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937" w:rsidRPr="00D66550" w:rsidRDefault="001F3937" w:rsidP="00C041B9">
      <w:pPr>
        <w:spacing w:after="0"/>
        <w:jc w:val="center"/>
        <w:rPr>
          <w:rFonts w:ascii="Palatino Linotype" w:hAnsi="Palatino Linotype"/>
          <w:b/>
        </w:rPr>
      </w:pPr>
      <w:r w:rsidRPr="00D66550">
        <w:rPr>
          <w:rFonts w:ascii="Palatino Linotype" w:hAnsi="Palatino Linotype"/>
          <w:b/>
        </w:rPr>
        <w:t xml:space="preserve">САВОЛҲОИ ТЕСТӢ АЗ ФАННИ </w:t>
      </w:r>
    </w:p>
    <w:p w:rsidR="001F3937" w:rsidRPr="00D66550" w:rsidRDefault="001F3937" w:rsidP="00C041B9">
      <w:pPr>
        <w:jc w:val="center"/>
        <w:rPr>
          <w:rFonts w:ascii="Palatino Linotype" w:hAnsi="Palatino Linotype"/>
          <w:b/>
        </w:rPr>
      </w:pPr>
      <w:r w:rsidRPr="00D66550">
        <w:rPr>
          <w:rFonts w:ascii="Palatino Linotype" w:hAnsi="Palatino Linotype"/>
          <w:b/>
        </w:rPr>
        <w:t>«</w:t>
      </w:r>
      <w:r w:rsidRPr="00D66550">
        <w:rPr>
          <w:rFonts w:ascii="Palatino Linotype" w:hAnsi="Palatino Linotype"/>
          <w:b/>
          <w:lang w:val="tg-Cyrl-TJ"/>
        </w:rPr>
        <w:t>СИСТЕМАҲОИ СИЁСИИ КИШВАРҲОИ ХОРИҶӢ</w:t>
      </w:r>
      <w:r w:rsidRPr="00D66550">
        <w:rPr>
          <w:rFonts w:ascii="Palatino Linotype" w:hAnsi="Palatino Linotype"/>
          <w:b/>
        </w:rPr>
        <w:t xml:space="preserve">» БАРОИ ДОНИШҶӮЁНИ КУРСИ    </w:t>
      </w:r>
      <w:r w:rsidRPr="00D66550">
        <w:rPr>
          <w:rFonts w:ascii="Palatino Linotype" w:hAnsi="Palatino Linotype"/>
          <w:b/>
          <w:lang w:val="en-US"/>
        </w:rPr>
        <w:t>II</w:t>
      </w:r>
      <w:r w:rsidRPr="00D66550">
        <w:rPr>
          <w:rFonts w:ascii="Palatino Linotype" w:hAnsi="Palatino Linotype"/>
          <w:b/>
        </w:rPr>
        <w:t xml:space="preserve">-ЮМИ ИХТИСОСИ МБ (23010100) </w:t>
      </w:r>
    </w:p>
    <w:p w:rsidR="001F3937" w:rsidRPr="00D66550" w:rsidRDefault="001F3937" w:rsidP="00C041B9">
      <w:pPr>
        <w:jc w:val="center"/>
        <w:rPr>
          <w:rFonts w:ascii="Palatino Linotype" w:hAnsi="Palatino Linotype"/>
          <w:b/>
          <w:sz w:val="24"/>
          <w:szCs w:val="24"/>
        </w:rPr>
      </w:pPr>
      <w:r w:rsidRPr="00D66550">
        <w:rPr>
          <w:rFonts w:ascii="Palatino Linotype" w:hAnsi="Palatino Linotype"/>
          <w:b/>
          <w:sz w:val="24"/>
          <w:szCs w:val="24"/>
        </w:rPr>
        <w:t>М/К., АСЛАМШОЗОДА Ф.А;</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@1.</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Мафҳуми “Системаи сиёсӣ” кай ба илми сиёсӣ ворид гардид?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баъди ҷанги якуми ҷаҳон;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дар нимаи дуюми солҳои сии асри;</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баъди ҷанги дуюми ҷаҳон;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дар нимаи дуюми асри XIX;</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дар солҳои 70- уми асри XX;</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@2.</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маҷмӯъ системаи сиёсӣ кадом муносибатҳоро меомӯзад?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Муносибатҳои иқтисодӣ;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Муносибатҳои иҷтимоӣ;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Муносибат байни ташкилотҳои давлатию ҷамъиятӣ;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Муносибат байни синфӣ;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Муносибати байни миллатҳо;</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@3.</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омӯзиши ҳаёти сиёсӣ чанд раванд вуҷуд дорад?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ду раванд;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се раванд;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панҷ раванд;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чор раванд;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даҳ раванд;</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@4.</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Ба омӯзиши стр</w:t>
      </w:r>
      <w:r w:rsidRPr="00D66550">
        <w:rPr>
          <w:rFonts w:ascii="Palatino Linotype" w:hAnsi="Palatino Linotype"/>
          <w:sz w:val="24"/>
          <w:szCs w:val="24"/>
        </w:rPr>
        <w:t>уктураи системаи сиёсӣ чи ворид мешаванд</w:t>
      </w:r>
      <w:r w:rsidRPr="00D66550">
        <w:rPr>
          <w:rFonts w:ascii="Palatino Linotype" w:hAnsi="Palatino Linotype"/>
          <w:sz w:val="24"/>
          <w:szCs w:val="24"/>
          <w:lang w:val="tt-RU"/>
        </w:rPr>
        <w:t>?</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омухтани муносибати байни халқо;</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омӯзиши муносибати байни ҳамсояҳо;</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омухтани муносибатҳои байни оилавӣ;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омузиши муносибати байни давлат, ҳизбҳо ва ташкилотҳои ҷамъиятӣ;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омузиши рафтори одамон дар муносибатҳои иқтисодӣ;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@5.</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Моҳияти системаи сиёсӣ бо кадом роҳ муайян карда мешавад?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Бо омухтани рафтори одамон;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бо омухтани рафтори байни синфҳо;</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бо омухтани муносибати байни ҳизбҳо;</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бо омухтан ва таҳлили институтҳои сиёсӣ;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бо омухтани муносибатҳо дар байни миллатҳо;</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@6.</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дохили системаи сиёсӣ чанд намуд шахсиятҳои сиёсӣ фаъолият мекунанд?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панҷ намуд;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ҳафт намуд;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ду намуд;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чор намуд;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як намуд;</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@7.</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Системаи сиёсӣ дар асоси чанд унсур (компанент) инкишоф меёбад?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дар асоси чор унсур;</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дар асоси шаш унсур;</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дар асоси ҳ</w:t>
      </w:r>
      <w:r w:rsidRPr="00D66550">
        <w:rPr>
          <w:rFonts w:ascii="Palatino Linotype" w:hAnsi="Palatino Linotype"/>
          <w:sz w:val="24"/>
          <w:szCs w:val="24"/>
        </w:rPr>
        <w:t>ашт унсур</w:t>
      </w:r>
      <w:r w:rsidRPr="00D66550">
        <w:rPr>
          <w:rFonts w:ascii="Palatino Linotype" w:hAnsi="Palatino Linotype"/>
          <w:sz w:val="24"/>
          <w:szCs w:val="24"/>
          <w:lang w:val="tt-RU"/>
        </w:rPr>
        <w:t>;</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дар асоси се унсур;</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дар асоси як унсур;</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@8.</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Системаи сиёсӣ – ин ҳадафи ба мақсад расидани ба кадом сотсиолог таълуқ дорад?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Бжежинский;</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Парсенс;</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Олбрайт;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Джилас;</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Хук;</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@9.</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Асари “Минтақаҳои тарақикарда” ба кадом сотсиологҳои Ғарб таълуқ дорад?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Макс Вебер;</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Г. Алманд;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Фуко;</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Питирим Сорокин;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Тойинбӣ;</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@10.</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Олими амрикоӣАлманд функсияи системаи сиёсиро ба чанд гурӯҳ тақсим кардааст?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ба ду гурӯҳ;</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ба чор гурӯҳ;</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ба се гурӯҳ;</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ба панҷ гурӯҳ;</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ба як гурӯҳ;</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@11.</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Ба функсияи “ворид шаванда” кадом ташкилотҳо ворид мешаванд?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ташкилотҳои ҷавонон;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бекорон;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корчалонҳо;</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ташкилоҳои занон;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гурӯҳҳои манфиатдор;</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@12.</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Функсияи “даромад” ва “баромад” дар инкишофи системаи сиёсӣ чи мақом доранд?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мақоми мутаҳиднамоӣ;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мақоми миёнаравӣ;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мақоми тоқатфарсоӣ;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ба шарте, ки таносуби байни онҳо баробар инкишоф ёбад;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мақоми ҷудои андозӣ;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@13.</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Функсияи сотсиализатсиякунони дар системаи сиёсӣ чи мақом дорад?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мақоми тарбия;</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мақоми ҳушёрнамоии шахс;</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мақоми хайрхоҳӣ;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аз худ кардани нормаҳои ҳаёти сиёсӣ, рафтори сиёсӣ арзишҳои сиёсӣ;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мақоми инсондӯстӣ;</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@14.</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Кадом сотсиологӣ Ғарб гуфтааст: “Институтҳои сиёсӣ дар системаи сиёсӣ ба монанди қаълаҳо мустаҳкаманд”?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Шопенгауер;</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Маркузе;</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Дж. Локк;</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Поппер;</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Ростоу;</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@15.</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rPr>
        <w:t>Функсияи артикулатсионии системаи сиёсӣ ба чанд шакл тақсим мешаванд</w:t>
      </w:r>
      <w:r w:rsidRPr="00D66550">
        <w:rPr>
          <w:rFonts w:ascii="Palatino Linotype" w:hAnsi="Palatino Linotype"/>
          <w:sz w:val="24"/>
          <w:szCs w:val="24"/>
          <w:lang w:val="tt-RU"/>
        </w:rPr>
        <w:t>?</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ба ду шакл;</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ба панҷ шакл;</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ба се шакл;</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ба чор шакл;</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ба даҳ шакл;</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@16.</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Функсияи коммуникативии системаи сиёсӣ барои чи лозим 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барои ба танзимдарории ҳаёти сиёсӣ;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барои ба танзимдароварории ҳаёти иҷтимоӣ;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барои ба танзим дарории муносибатҳои иқтисодӣ;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барои ба танзимдарории алоқаи байни системаи сиёсӣ ва муҳит;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барои ба танзим дарории муносибати байни синфҳо;</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@17.</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Функсияи назорати системаи сиёсӣ барои чи зарур 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назорат аз болои қонуншиканиҳо;</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назорат аз болои қоида ва қонунҳо;</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назорат аз болои аппарати ҳокимияти давлатӣ;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назорат аз болои тақсимоти неъматҳои аз болои тақсимоти неъматҳои моддӣ;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назорат аз болои рафтори шахсон;</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@18.</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Таълимоти постмодернистии системаи сиёсиро аввалин шуда олимони кадом мамлакат э</w:t>
      </w:r>
      <w:r w:rsidRPr="00D66550">
        <w:rPr>
          <w:rFonts w:ascii="Palatino Linotype" w:hAnsi="Palatino Linotype"/>
          <w:sz w:val="24"/>
          <w:szCs w:val="24"/>
        </w:rPr>
        <w:t>ҷод карданд</w:t>
      </w:r>
      <w:r w:rsidRPr="00D66550">
        <w:rPr>
          <w:rFonts w:ascii="Palatino Linotype" w:hAnsi="Palatino Linotype"/>
          <w:sz w:val="24"/>
          <w:szCs w:val="24"/>
          <w:lang w:val="tt-RU"/>
        </w:rPr>
        <w:t>?</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олимони Амрико;</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олимони Грузия;</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олимони Россия;</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олимони Франсия;</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олимони Узбекистон;</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@19.</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инкишофи назарияи посмодернистии кадом олимон соҳами зиёд доранд?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Фуко, Дорридо, Делёзе;</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Соловёв, Сахаров;</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Бобоҷон Ғафуров, Макоров;</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Маркс, Прудон, Бренштейн;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Карамзин, Алекаодров;</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@20.</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Зигмунд Бауман – олими кадом кишвар мебошад, ки системаи сиёсиро “ҳамчун мизи кории директори генералӣ” номидааст?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олимӣ Англия;</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олими Белгия;</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олими Германия;</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олими Франсия;</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олими Полша;</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@21.</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Таълимоти “Модерн” аз кадом забон гирифта шудааст?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аз забони англесӣ;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аз забони юнонӣ;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аз забони хитоӣ;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аз забони испанӣ;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аз забони франсузӣ;</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@22.</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Системаи сиёсии Шӯравӣ кай аз байн рафт?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соли 1990;</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соли 1995;</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соли 2001;</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соли 1998;</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соли 1991;</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@23.</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Системаи сиёсии постмодеристи ба кадом масъалаҳои муҳими ҷомеа дигаргуни ворид мекунад?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дар ҳаёти фарҳангӣ;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дар ҳаёти техникӣ;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дар муносибати байни миллатҳо;</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дар ҳаёти сиёсӣ;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дар забон;</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@24.</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Системаи сиёсии постмодеристи дар кадом асос ба амал меояд?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дар асоси норозигии мардум;</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дар асоси мувофиқ наомадани муносибатҳои истеҳсолӣ ва тарзи истеҳсолӣ;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дар асоси тақсими нодурусти нематҳои моддӣ;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w:t>
      </w:r>
      <w:r w:rsidRPr="00D06F61">
        <w:rPr>
          <w:rFonts w:ascii="Palatino Linotype" w:hAnsi="Palatino Linotype"/>
          <w:sz w:val="24"/>
          <w:szCs w:val="24"/>
          <w:lang w:val="tt-RU"/>
        </w:rPr>
        <w:t xml:space="preserve">) </w:t>
      </w:r>
      <w:r w:rsidRPr="00D66550">
        <w:rPr>
          <w:rFonts w:ascii="Palatino Linotype" w:hAnsi="Palatino Linotype"/>
          <w:sz w:val="24"/>
          <w:szCs w:val="24"/>
          <w:lang w:val="tt-RU"/>
        </w:rPr>
        <w:t>дар асоси бахалӣ);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дар асоси хоҳиши як гурӯҳҳи одамон;</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@25.</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Модернизатсияи системаи сиёси чи бартари дорад?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нав кардани ҷоме;</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баланд бардоштани сатҳи зиндагӣ;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бекор кардани имтиёзҳои синфҳои ҳукмрон;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дар шакли нав дигаргун карданӣ ҳаёти иқтисодӣ, сиёсии ҷомеа;</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сохтани давлати демократӣ;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@26.</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системаи сиёсии модернисти кадом табақаи иҷтимоӣ мақоми ҳалкунанда дорад?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деҳқон;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зиёиён;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косибон;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мененджерҳо;</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донишҷӯён;</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@27.</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Таълимоти модернисти кай ва дар кадом ҳолат пайдо мешавад?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дар ҳолати оромӣ;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дар дохили системаи сиёсии ивазшаванда;</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дар давраи дигаргун шудани системаи иқтисодӣ;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дар давраи пеш аз инқилобӣ;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дар давраи гузариш;</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@28.</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Системаи сиёсии модернисти кадом масъалаҳои иҷтимоиро фаро мегирад?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масъалаҳои мактаб;</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масъалаҳои оила, тарбия;</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масъаҳои миллӣ;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масъалаҳои маишӣ;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масъалаҳои истироҳатӣ;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@29.</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Кадом олимон моҳияти системаи сиёсии модернистиро таҳлилу таҳқиқ кардаанд?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Питирим Сорокин, У Ростоу;</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А. Турен, М., Крозье;</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Гегел, Бжезинский;</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Бжезинский, Хантингтон;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Конт, Гегел;</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@30.</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Кадом мутафаккирон “Озодиро ҳамчун зарурият” медонанд?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Достоевский, Плеханов;</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Гегел, Маркс;</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Соловёв, Сахаров;</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Ленин, Чичерин;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Кант, Бренштейн;</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@31.</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Кадом нависандаи рус “Инсонро субъекти муҳими амалиётҳои сиёсӣ” номидааст?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Пушкин;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Достоевский;</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Толстой;</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Лермантов;</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Чехов;</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@32.</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Модернизатсияи системаи сиёсии замони нав ба ҳолати иҷтимоии занон чи таъсир расонид?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ҳолати занонро беҳтар накард;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эмонатсипатсияи занон шуд;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нобаробарии байни зану мард боқи монд;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занон ба ҳуқуқ шуданд;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занон бе ҳуқуқ шуданд;</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@33.</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системаи сиёсии модернисти кадом касалиҳо авҷ гирифтанд?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касалии сил;</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касалиҳои дил;</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касалиҳои рӯҳӣ;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касалиҳои СПИД;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вобастагии нашъамандӣ;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@34.</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Вазифаи асосии системаи сиёсии модернисти аз чи иборат 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вазифаи маълумотдиҳӣ;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вазифаи тарбиявӣ;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вазифаи бехатарӣ;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вазифаи тамоман нав кардани тамоми муносибатҳои ҷамъиятӣ;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вазифаи таъмини озуқаворӣ;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@35.</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Калимаи “модернизм” аз кадом забон гирифта шудааст?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забони немисӣ;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забони испанӣ;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забони пуштунӣ;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забони хитоӣ;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забони форсонсавӣ;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@36.</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Шакли намояндагии системаи сиёсӣ ба кадом мамлакатҳо таълуқ дорад?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мамлакатҳои Амрикои Лотинӣ;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мамлакатҳои Африқаи Ҷанубӣ;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мамлакатҳои динавия;</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мамлакатҳои Европоӣ;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мамлакатҳои ҳинду хитой;</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@37.</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инкишофи системаи сиёсии намояндагӣ кадом омил таъсири калон дорад?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омили иқтисодӣ;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олими иҷтимоӣ;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омили бор кардани ирода ба гардани дигарон;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омили маданӣ ва маънавӣ;</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омили ташвиқотӣ;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@38.</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Кадом омили Европоӣ моҳияти системаи сиёсии намояндагиро аз ҷиҳати илмӣ таҳлил кардааст?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Ж. Руссо;</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ДЖ. Локк;</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Шумпетер;</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Истон;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Макиовеллӣ;</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@39.</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Системаи сиёсии намояндагӣ бо кадом роҳ ташаккул меёбад?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бо роҳи зӯрӣ;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бо роҳи гуфтушунид;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бо роҳи иғво;</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бо роҳи интихобот;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бо роҳи таҳдид;</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@40.</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Кадом воқеаи сиёсӣ ба ташаккули системаи сиёсии европои континенталӣ ибтидо гузашт?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ҷанги 30 сола;</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револютсияи буржуазии соли 1648;</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револютсияи Октябри(1917);</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ҷанги соли 1812 байни Россия ва Франсия;</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револютсияи бузурги буржуазии (с1789) Франсия;</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@41.</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Кадом қувваи сиёсӣ ба ташаккули системаи сиёсии намояндагӣ мусоидат мекунад?</w:t>
      </w:r>
    </w:p>
    <w:p w:rsidR="001F3937" w:rsidRPr="00D66550" w:rsidRDefault="001F3937" w:rsidP="00A8098D">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$A) раъйпурсӣ;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гузаронидани интихоботҳо;</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гузаронидани гирдиҳаоиҳо;</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гузаронидани съездаҳо;</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гузаронидани фестивалҳо;</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@42.</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ИМА интихоботи президент дар кадом шакл мегузарад?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интихоби бевосита;</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интихоб ба воситаи клуби интихобкунандагон;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интихобот ба воситаи миёнаравҳо;</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интихоб ба воситаи райпурсӣ;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интихобот ба воситаи овоздиҳиҳои кушод;</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@43.</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Мақсади системаи сиёсии намояндагӣ дар тақсимоти ҳокимият чӣ тавр 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тақсимоти ҳокимият ба панҷ шоха;</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тақсимоти ҳокимият ба се шоха;</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ҳокимият тақсим карда намешавад;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тақсимоти ҳокимият ба ҳафт шоха;</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тақсимоти ҳокимият ба даҳ шоха;</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@44.</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системаи сиёсии намояндагӣ ҳукуматро ки идора мекунад?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президент;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раиси суди конститутсионӣ;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шоҳ;</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сарвазир;</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император;</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@45.</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ташаккули системаи сиёсии намояндагӣ мақоми кадом ташкилотҳои сиёсию оммавӣ калон 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мақоми Иттифоқи касаба;</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мақоми созмони ҷавонон;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мақоми ҳаракатҳои экологӣ;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мақоми ҳизбҳои сиёсӣ;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мақоми ҳаракати занон;</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@46.</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системаи сиёсии намояндагӣ шоҳ, император чи мақом дорад?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мақоми муттаҳиднамоӣ;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мақоми роҳбарии сиёсӣ;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мақоми миёнаравӣ;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мақоми қонунбарорӣ;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мақоми эълон намудани ҷанг, сулҳ ва ташкили ҳукумат;</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@47.</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системаи сиёсии намояндагии Англия кадом ҳизбҳо бо навбат ҳукуматро ташкил мекунанд?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ҳизбҳои ХДС, ХСС;</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сотсиал – демократӣ, сотсиалистӣ;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ҳизбҳои оммавӣ, кадрӣ;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консервативӣ, либералӣ;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коммунистӣ, аграрӣ;</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@48.</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Мафҳуми “Системаи сиёсии ҷомеа дар солҳои 20-уми асрии XX аз ҷониби кадом олим тобиши илмӣ гирифт”?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Г. Алмон;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К. Доич;</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Ф. Бро;</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Л. Берталанфӣ;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М. Дюверже;</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@49.</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Кадом олими ҷомеашинос шаш навъи тартибии системаи сиёсиро нишон додааст?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Пойнби;</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Хук;</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М. Вебер;</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Дюверже;</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Алмонд;</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@50.</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Кадом муҳақиқ се хислати асосии системаи сиёсиро муайян кардааст?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Пауэлл Дж;</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СтромК;</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Джилас;</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Далтон Р;</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Эндрейн Ҷ;</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@51.</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Системаи сиёсии ҷомеа аз чанд таркиб иборат 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аз се таркиб;</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аз панҷ таркиб;</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аз ҳафт таркиб</w:t>
      </w:r>
      <w:r w:rsidRPr="00D66550">
        <w:rPr>
          <w:rFonts w:ascii="Palatino Linotype" w:hAnsi="Palatino Linotype"/>
          <w:sz w:val="24"/>
          <w:szCs w:val="24"/>
        </w:rPr>
        <w:t>,</w:t>
      </w:r>
      <w:r w:rsidRPr="00D66550">
        <w:rPr>
          <w:rFonts w:ascii="Palatino Linotype" w:hAnsi="Palatino Linotype"/>
          <w:sz w:val="24"/>
          <w:szCs w:val="24"/>
          <w:lang w:val="tt-RU"/>
        </w:rPr>
        <w:t>;</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аз ду таркиб;</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аз чор таркиб;</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@52.</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Кадом муҳақиқ панҷ навъи системаи сиёсиро муайян кардааст?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М. Вебер;</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К. Маркс;</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Ж Блондел;</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С. Верба;</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А. Галкин;</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@53.</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Кадом муҳақиқ таҳлил кардааст, ки системаи сиёсии ИМА-ин системаи сиёсии анти этатизм, индивидуализм, эгалитаризм мебошад?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Г. Алмонд;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М. Вебер;</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Хантингтон;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С.Липсет;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 xml:space="preserve">$E) Д. </w:t>
      </w:r>
      <w:r w:rsidRPr="00D66550">
        <w:rPr>
          <w:rFonts w:ascii="Palatino Linotype" w:hAnsi="Palatino Linotype"/>
          <w:sz w:val="24"/>
          <w:szCs w:val="24"/>
        </w:rPr>
        <w:t>Эптер</w:t>
      </w:r>
      <w:r w:rsidRPr="00D66550">
        <w:rPr>
          <w:rFonts w:ascii="Palatino Linotype" w:hAnsi="Palatino Linotype"/>
          <w:sz w:val="24"/>
          <w:szCs w:val="24"/>
          <w:lang w:val="tt-RU"/>
        </w:rPr>
        <w:t>;</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@54.</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 xml:space="preserve">Давлатҳои </w:t>
      </w:r>
      <w:r w:rsidRPr="00D66550">
        <w:rPr>
          <w:rFonts w:ascii="Palatino Linotype" w:hAnsi="Palatino Linotype"/>
          <w:sz w:val="24"/>
          <w:szCs w:val="24"/>
        </w:rPr>
        <w:t>рушди демократӣ кадом шакли сиёсиро таҷассум мекунанд</w:t>
      </w:r>
      <w:r w:rsidRPr="00D66550">
        <w:rPr>
          <w:rFonts w:ascii="Palatino Linotype" w:hAnsi="Palatino Linotype"/>
          <w:sz w:val="24"/>
          <w:szCs w:val="24"/>
          <w:lang w:val="tt-RU"/>
        </w:rPr>
        <w:t>?</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системаи сиёсии пӯшида;</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системаи сиёсии кушод;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системаи сиёсии то саноатӣ;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системаи сиёсии омехта;</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системаи сиёсии ба плангирӣ;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@55.</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К. Маркс дар вақти класификатсияи системаҳои сиёсӣ ба кадом муносибатҳо асос кардааст?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Муносибатҳои иқтисодӣ;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муносибатҳои миллӣ;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муносибатҳои этикӣ;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муносибатҳои синфӣ;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муносибатҳои идеологӣ;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@56.</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Марксизм системаи сиёсиро ба кадом навъҳо тақсим карда буд?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ба навъҳои фаъол;</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ба навъҳои пасив;</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ба навъҳои сармоядорӣ;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ба навъҳои ғуломдорӣ, феодалӣ, буржуазӣ, сотсиалистӣ;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ба навъи қафомонда;</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@57.</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М. Вебер кадом навъҳои системаи сиёсиро муайян кардааст?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навъи анъанавӣ ва ратсионалӣ;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навъҳои бюрократӣ;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навъҳои либералӣ;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навъҳои иқтисодӣ;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навъҳои шоҳигарӣ;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@58.</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Шакли системаи сиёсии англо- амрикоӣ ба кадом мамлакатҳо хос 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мамлакатҳои Ҳиндустон, Бирма;</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мамлакатҳои Скандинавия (Швеция);</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мамлакатҳои ҳинду хитой;</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мамлакатҳои осиё;</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мамлакатҳои Амрикои Шимолӣ;</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@59.</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Навъҳои ситемаи сиёсии диктарорӣ, олигархӣ, нимнамояндагӣ ва намояндагии бевоситаро кадом муҳақиқ мавриди тадқиқот қарор додааст?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 xml:space="preserve">$A) Д. </w:t>
      </w:r>
      <w:r w:rsidRPr="00D66550">
        <w:rPr>
          <w:rFonts w:ascii="Palatino Linotype" w:hAnsi="Palatino Linotype"/>
          <w:sz w:val="24"/>
          <w:szCs w:val="24"/>
        </w:rPr>
        <w:t>Эптер</w:t>
      </w:r>
      <w:r w:rsidRPr="00D66550">
        <w:rPr>
          <w:rFonts w:ascii="Palatino Linotype" w:hAnsi="Palatino Linotype"/>
          <w:sz w:val="24"/>
          <w:szCs w:val="24"/>
          <w:lang w:val="tt-RU"/>
        </w:rPr>
        <w:t>;</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К. Маркс;</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П. Сорокин;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Р. Чилкот;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П.Шаран;</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@60.</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Заминаҳои сиёсию ҳуқуқии системаи сиёсии ИМА авалин маротиба дар кадом ҳуҷҷат инъикос ёфтаанд?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дар Эъломияи истиқлолияти, ИМА;</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дар харатияи сиёсии ИМА;</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дар қарорҳои ҳукумати револютсионии ИМА;</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дар Конститутсияи ИМА;</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дар муроҷиатнома ба халқҳо;</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@61.</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Муаллифи Эъломияи истиқлолияти ИМА кист?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Дж Вашингто;</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Ҷефферсон;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Рейган;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Дж Буш;</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Б. Обама;</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@62.</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ИМА ҳокимияти иҷроя дар ихтиёри кист?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Спикери палатаи болоии Кангрес;</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Котиби давлатӣ;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вазири корҳои хориҷӣ;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президент;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губернатор;</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@63.</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Интихоби президенти ИМА аз кадом сол сар шуд?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аз соли 1776;</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аз соли 1789;</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аз соли 1905;</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аз соли 1800;</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аз соли 1845;</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@64.</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Конститутсияи ИМА аз рӯзи қабулаш (25.05.1787) то имрӯз чанд илова ворид карда шудааст?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панҷоҳ илова;</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чил илова;</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сию панҷ илова;</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даҳ илова;</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бисту ҳ</w:t>
      </w:r>
      <w:r w:rsidRPr="00D66550">
        <w:rPr>
          <w:rFonts w:ascii="Palatino Linotype" w:hAnsi="Palatino Linotype"/>
          <w:sz w:val="24"/>
          <w:szCs w:val="24"/>
        </w:rPr>
        <w:t>афт илова</w:t>
      </w:r>
      <w:r w:rsidRPr="00D66550">
        <w:rPr>
          <w:rFonts w:ascii="Palatino Linotype" w:hAnsi="Palatino Linotype"/>
          <w:sz w:val="24"/>
          <w:szCs w:val="24"/>
          <w:lang w:val="tt-RU"/>
        </w:rPr>
        <w:t>;</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@65.</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Мӯҳлати президенти дар ИМА чанд солро ташкил медиҳад?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шаш сол;</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чор сол;</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ҳафт сол;</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панҷ сол;</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ду сол;</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@66.</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Кадом органи олӣ ҳуқуқ дорад?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суди олӣ;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съездҳои ҳизбҳои сиёсӣ;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конгресс;</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губернатор;</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суди халқӣ;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@67.</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ИМА чанд ҳизби асоси фаъолият мекунад?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чор ҳизб;</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панҷ ҳизб;</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як ҳизб;</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се ҳизб;</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ду ҳизб;</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@68.</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Таркиби системаи сиёсии Британияи Кабир чи гуна 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монархӣ;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монархияи конститутсионӣ;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континентолӣ;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унитарӣ;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федератӣ;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@69.</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системаи сиёсии Англия кадом ҳизбҳои сиёсӣ бартарӣ доранд?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ҳизби коммунистӣ;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ҳизбҳои консервативӣ ва лейбористӣ;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ҳизбҳои авангард;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христани - демократӣ;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демократӣ;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@70.</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системаи сиёсии Англия роли ҳалкунандаро кадом палата иҷро мекунад?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палатаи савдогарон;</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палатаи ҳокимиятҳои маҳалӣ;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палатаи фардҳо ва корчалонҳо;</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палатаи обшина;</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палатаи бетарафон;</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@71.</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Кадом сол лейбористон дар Англия ҳуқуқи лордҳои меросиро бекор кард?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соли 1992;</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соли 1995;</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соли 1999;</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соли 1987;</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соли 1990;</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@72.</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Англия ҳизбҳои консервативии “Чарлтон клаб” ва либералҳо “Рефи клаб” кай ташкил шуданд?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дар нимаи якуми асри</w:t>
      </w:r>
      <w:r w:rsidRPr="00D66550">
        <w:rPr>
          <w:rFonts w:ascii="Palatino Linotype" w:hAnsi="Palatino Linotype"/>
          <w:sz w:val="24"/>
          <w:szCs w:val="24"/>
          <w:lang w:val="en-US"/>
        </w:rPr>
        <w:t>XVIII</w:t>
      </w:r>
      <w:r w:rsidRPr="00D66550">
        <w:rPr>
          <w:rFonts w:ascii="Palatino Linotype" w:hAnsi="Palatino Linotype"/>
          <w:sz w:val="24"/>
          <w:szCs w:val="24"/>
          <w:lang w:val="tt-RU"/>
        </w:rPr>
        <w:t>;</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 xml:space="preserve">$B) </w:t>
      </w:r>
      <w:r w:rsidRPr="00D66550">
        <w:rPr>
          <w:rFonts w:ascii="Palatino Linotype" w:hAnsi="Palatino Linotype"/>
          <w:sz w:val="24"/>
          <w:szCs w:val="24"/>
        </w:rPr>
        <w:t xml:space="preserve">дар солҳои 30-уми асри </w:t>
      </w:r>
      <w:r w:rsidRPr="00D66550">
        <w:rPr>
          <w:rFonts w:ascii="Palatino Linotype" w:hAnsi="Palatino Linotype"/>
          <w:sz w:val="24"/>
          <w:szCs w:val="24"/>
          <w:lang w:val="en-US"/>
        </w:rPr>
        <w:t>XIX</w:t>
      </w:r>
      <w:r w:rsidRPr="00D66550">
        <w:rPr>
          <w:rFonts w:ascii="Palatino Linotype" w:hAnsi="Palatino Linotype"/>
          <w:sz w:val="24"/>
          <w:szCs w:val="24"/>
          <w:lang w:val="tt-RU"/>
        </w:rPr>
        <w:t>;</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 xml:space="preserve">$C) дар солҳои 30-уми асри </w:t>
      </w:r>
      <w:r w:rsidRPr="00D66550">
        <w:rPr>
          <w:rFonts w:ascii="Palatino Linotype" w:hAnsi="Palatino Linotype"/>
          <w:sz w:val="24"/>
          <w:szCs w:val="24"/>
          <w:lang w:val="en-US"/>
        </w:rPr>
        <w:t>XX</w:t>
      </w:r>
      <w:r w:rsidRPr="00D66550">
        <w:rPr>
          <w:rFonts w:ascii="Palatino Linotype" w:hAnsi="Palatino Linotype"/>
          <w:sz w:val="24"/>
          <w:szCs w:val="24"/>
          <w:lang w:val="tt-RU"/>
        </w:rPr>
        <w:t>;</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 xml:space="preserve">$D) </w:t>
      </w:r>
      <w:r w:rsidRPr="00D66550">
        <w:rPr>
          <w:rFonts w:ascii="Palatino Linotype" w:hAnsi="Palatino Linotype"/>
          <w:sz w:val="24"/>
          <w:szCs w:val="24"/>
        </w:rPr>
        <w:t xml:space="preserve">дар солҳои 70-уми асри </w:t>
      </w:r>
      <w:r w:rsidRPr="00D66550">
        <w:rPr>
          <w:rFonts w:ascii="Palatino Linotype" w:hAnsi="Palatino Linotype"/>
          <w:sz w:val="24"/>
          <w:szCs w:val="24"/>
          <w:lang w:val="en-US"/>
        </w:rPr>
        <w:t>XIX</w:t>
      </w:r>
      <w:r w:rsidRPr="00D66550">
        <w:rPr>
          <w:rFonts w:ascii="Palatino Linotype" w:hAnsi="Palatino Linotype"/>
          <w:sz w:val="24"/>
          <w:szCs w:val="24"/>
          <w:lang w:val="tt-RU"/>
        </w:rPr>
        <w:t>;</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 xml:space="preserve">$E) дар солҳои 20-уми асри </w:t>
      </w:r>
      <w:r w:rsidRPr="00D66550">
        <w:rPr>
          <w:rFonts w:ascii="Palatino Linotype" w:hAnsi="Palatino Linotype"/>
          <w:sz w:val="24"/>
          <w:szCs w:val="24"/>
          <w:lang w:val="en-US"/>
        </w:rPr>
        <w:t>XX</w:t>
      </w:r>
      <w:r w:rsidRPr="00D66550">
        <w:rPr>
          <w:rFonts w:ascii="Palatino Linotype" w:hAnsi="Palatino Linotype"/>
          <w:sz w:val="24"/>
          <w:szCs w:val="24"/>
          <w:lang w:val="tt-RU"/>
        </w:rPr>
        <w:t>;</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@73.</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Системаи сиёсии Хитой чихел 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системаи феодалӣ;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системаи анархи - синдикалистӣ;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системаи сиёсии шоҳигарӣ;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системаи сиёсии сотсиалистӣ;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системаи сиёсии авторитарӣ;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@74.</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Ҷумҳурии халқии Хитой кай ташкил шуд?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якуми октябри соли 1949;</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якуми октябри соли 1960;</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якуми октябри соли 1985;</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якуми октябри соли 1970;</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якуми октябри соли 1980;</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@75.</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системаи сиёсии Хитой кадом ҳизби сиёсӣ мақоми роҳбарикунанда дорад?</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ҳизби демократӣ;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ҳизби меҳнатӣ;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ҳизби аграрӣ;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ҳизби коммунистӣ;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ҳизби коргарӣ;</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@76.</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Хитой идеологияи ҳукумронкадом ҳаст?</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идеологияи либералӣ;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идеологияи фашистӣ;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идеологияи исломӣ;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идеологияи консервативӣ;</w:t>
      </w:r>
    </w:p>
    <w:p w:rsidR="001F3937" w:rsidRPr="00D66550" w:rsidRDefault="001F3937" w:rsidP="00A8098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идеологияи марксистӣ;</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@77.</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Хитой кадом роҳи инкишофи иқтисодиро пеш гирифтааст?</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роҳи инкишофи иқтисодӣ бозорӣ;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роҳи инкишофи иқтисоди сотсиалистӣ;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роҳи инкишофи иқтисодӣ либералиро;</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роҳи инкишофи “иқтисоди омехтаи бозорӣ ва сотсиалистӣ” -ро;</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роҳи инкишофи планиро;</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@78.</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системаи сиёсии Хитой чанд ҳизб фаъолият мекунад ?</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нӯҳ ҳизб;</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ҳашт ҳизб;</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даҳ ҳизб;</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се ҳизб;</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шаш ҳизб;</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@79.</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Идоракунии давлати дар системаи сиёсии Русия чигуна аст?</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яка сардорӣ;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президентӣ;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императорӣ;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парламентӣ;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шоҳигарӣ;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@80.</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Шакли идоракунии давлати Русия чигуна аст?</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унитарӣ;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феодалӣ;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парламенти -президентӣ;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конфедеративӣ;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монархӣ;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@81.</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Ҳоло федератсияи Русия ба чанд округи федералӣ тақсим карда шудааст?</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ба панҷ;</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ба се;</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ба ду;</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ба ҳафт;</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ба ҳашт;</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@82.</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Думаи давлати Русия чанд ҳизб фаъолият дорад?</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ҳашт ҳизб;</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чор ҳизб;</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даҳ ҳизб;</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шаш ҳизб;</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се ҳизб;</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@83.</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Ҳизбҳои сиёсие, ки намояндагонашон ба Думаи давлати интихоб мешаванд бояд чанд фоизи овозҳои ин интихобкунандагонашро гиранд?</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5%;</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10%;</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4%;</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8%;</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7%;</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@84.</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Органҳои олим қонунбарори Федератсияи Русияаз чанд палата иборат аст?</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аз -4;</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аз- 5;</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аз -9;</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аз -2;</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аз -3;</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@85.</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Системаи бисёрҳизбӣ дар системаи сиёсии Федаратсияи Русия бади кадом қарори ҳуқуқию сиёсӣ ба амал омад?</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бади эълон кардани бозсозӣ;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бади қарори Беловетсӣ;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бади қарори пароканда шудани СССР;</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бади аз Конститутсия СССР бе кор кардани модаи 6;</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бади путчи августи 1991;</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@86.</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Инқилоби исломӣ дар Эрон кай ба вуқуъ омад?</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соли 19600;</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соли 1965;</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соли 1990;</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соли 1970;</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соли 1979;</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@87.</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Эрон кадом режими сиёсат фаъолият дорад?</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режими либерали - буржуазӣ;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режими исломӣ;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режими тоталитарӣ;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режими сотсиалистӣ;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режими олигархӣ;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@88.</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режими исломи Эрон пешвои маънавӣ ки ба шумор меравад?</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қозӣ;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муло;</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ҳоҷӣ;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президент;</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 xml:space="preserve">$E) </w:t>
      </w:r>
      <w:r w:rsidRPr="00D66550">
        <w:rPr>
          <w:rFonts w:ascii="Palatino Linotype" w:hAnsi="Palatino Linotype"/>
          <w:sz w:val="24"/>
          <w:szCs w:val="24"/>
        </w:rPr>
        <w:t>эмом</w:t>
      </w:r>
      <w:r w:rsidRPr="00D66550">
        <w:rPr>
          <w:rFonts w:ascii="Palatino Linotype" w:hAnsi="Palatino Linotype"/>
          <w:sz w:val="24"/>
          <w:szCs w:val="24"/>
          <w:lang w:val="tt-RU"/>
        </w:rPr>
        <w:t>;</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@89.</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Ҳокимияти қонунбарор (парламент) дар Ҷумҳурии Исломии Эрон аз чанд палата иборат аст?</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аз ду палата;</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аз як палата;</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аз панҷ палата;</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аз се палата;</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аз чор палата;</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@90.</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Ҳокимияти Шӯрои Исломӣ ва Шӯрои Нигоҳбон дар Эрон кадом масъалаҳоро ҳал мекунанд?</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масъалаҳои қонунгузорӣ;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масъалаҳои иқтисодӣ;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масъалаҳои ҷанг ва сулҳ;</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масъалаҳои фарҳангӣ;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масъалаҳои миллӣ;</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@91.</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системаи сиёсии Эрон қонун дар бораи ҳизбҳои сиёсӣ кай қабул шуд?</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соли 1975;</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соли 1979;</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соли 2001;</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соли 1989;</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соли 1990;</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@92.</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Асосгузори назария дар бораи истиқлолияти сиёсӣ кадом мутафаккирон аст?</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Афлотун;</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Арасту;</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Гегел;</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Ж.Ж. Руссо;</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Ж. Боден;</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@93.</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Кадом воқеаи сиёсӣ пошхурии системаи сиёсии СССР-ро тезонид?</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воқеаҳои чернабил;</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таҷавуз ба Афғонистон;</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воқеаҳои Фарғона;</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балвои моҳи августии соли 1991;</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муборизаи озодихоҳонаи ҷумҳуриҳои назди балтика;</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@94.</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Созишномаи ҷумҳуриҳои славияни дар бораи пароканда кардани СССР кай ба амал омад?</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моҳи июли соли 1990;</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8 декабри соли 1991;</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соли 1994;</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соли 1992;</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соли 1993;</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@95.</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Кай Иттиҳоди нави давлатҳои мустақил ташкил шуд?</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21 декабри соли 1990;</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21 декабри 1991;</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21 декабри 2002;</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21 декабри соли 1993;</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21 декабри 1995;</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@96.</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Кай Ҷумҳурии Тоҷикистон истиқлолиятӣ сиёсӣ эълон кард?</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9 сентябри соли 1995;</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9 сентябри соли 1998;</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9 сентябри соли 2006;</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9 сентябри соли 1991;</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9 сентябри соли 1992;</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@97.</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Шиори асосии митингҳои моҳи февралӣ соли 1990чӣ буд?</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дур шудан аз системаи сиёсии саветӣ;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маҳалгароӣ;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ҷудо шудан аз СССР;</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динӣ;</w:t>
      </w:r>
    </w:p>
    <w:p w:rsidR="001F3937" w:rsidRPr="00D66550" w:rsidRDefault="001F3937" w:rsidP="005B390D">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$E) зидди коммунистӣ;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@98.</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Кай Конститутсияи Тоҷикистони соҳибистиқлол қабул шуд?</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6 ноябри соли 1990;</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6 ноябри соли 1991;</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6 ноябри соли 1999;</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6 ноябри соли 1994;</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6 ноябри соли 1995;</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@99.</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ташаккули системаи сиёсии Тоҷикистон кадом ҳуҷат ёрии амалӣ расонд?</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w:t>
      </w:r>
      <w:r>
        <w:rPr>
          <w:rFonts w:ascii="Palatino Linotype" w:hAnsi="Palatino Linotype"/>
          <w:sz w:val="24"/>
          <w:szCs w:val="24"/>
          <w:lang w:val="en-US"/>
        </w:rPr>
        <w:t>A</w:t>
      </w:r>
      <w:r w:rsidRPr="00D66550">
        <w:rPr>
          <w:rFonts w:ascii="Palatino Linotype" w:hAnsi="Palatino Linotype"/>
          <w:sz w:val="24"/>
          <w:szCs w:val="24"/>
          <w:lang w:val="tt-RU"/>
        </w:rPr>
        <w:t>) деклоратсия дар бораи истиқлолияти Тоҷикистон;</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w:t>
      </w:r>
      <w:r>
        <w:rPr>
          <w:rFonts w:ascii="Palatino Linotype" w:hAnsi="Palatino Linotype"/>
          <w:sz w:val="24"/>
          <w:szCs w:val="24"/>
          <w:lang w:val="en-US"/>
        </w:rPr>
        <w:t>B</w:t>
      </w:r>
      <w:r w:rsidRPr="00D66550">
        <w:rPr>
          <w:rFonts w:ascii="Palatino Linotype" w:hAnsi="Palatino Linotype"/>
          <w:sz w:val="24"/>
          <w:szCs w:val="24"/>
          <w:lang w:val="tt-RU"/>
        </w:rPr>
        <w:t>) қабули Конститутсияи нав;</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w:t>
      </w:r>
      <w:r>
        <w:rPr>
          <w:rFonts w:ascii="Palatino Linotype" w:hAnsi="Palatino Linotype"/>
          <w:sz w:val="24"/>
          <w:szCs w:val="24"/>
          <w:lang w:val="en-US"/>
        </w:rPr>
        <w:t>C</w:t>
      </w:r>
      <w:r w:rsidRPr="00D06F61">
        <w:rPr>
          <w:rFonts w:ascii="Palatino Linotype" w:hAnsi="Palatino Linotype"/>
          <w:sz w:val="24"/>
          <w:szCs w:val="24"/>
        </w:rPr>
        <w:t xml:space="preserve">) </w:t>
      </w:r>
      <w:r w:rsidRPr="00D66550">
        <w:rPr>
          <w:rFonts w:ascii="Palatino Linotype" w:hAnsi="Palatino Linotype"/>
          <w:sz w:val="24"/>
          <w:szCs w:val="24"/>
          <w:lang w:val="tt-RU"/>
        </w:rPr>
        <w:t>интихоботи президент;</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муроҷиатҳои президент;</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w:t>
      </w:r>
      <w:r>
        <w:rPr>
          <w:rFonts w:ascii="Palatino Linotype" w:hAnsi="Palatino Linotype"/>
          <w:sz w:val="24"/>
          <w:szCs w:val="24"/>
          <w:lang w:val="en-US"/>
        </w:rPr>
        <w:t>E</w:t>
      </w:r>
      <w:r w:rsidRPr="00D66550">
        <w:rPr>
          <w:rFonts w:ascii="Palatino Linotype" w:hAnsi="Palatino Linotype"/>
          <w:sz w:val="24"/>
          <w:szCs w:val="24"/>
          <w:lang w:val="tt-RU"/>
        </w:rPr>
        <w:t>) қонун дар бораи авф;</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@100.</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Тақсимоти шохаҳои ҳокимият дар кадом ҳуҷҷати асоси ҳуқуқию сиёсӣ инъикос ёфтанд?</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декларатсия дар бораи истиқлолияти сиёсӣ;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дар Конститутсия;</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низомнома дар бораи интихобот;</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дар қонун дар бораи ҳизбҳои сиёсӣ;</w:t>
      </w:r>
    </w:p>
    <w:p w:rsidR="001F3937" w:rsidRPr="00D66550" w:rsidRDefault="001F3937" w:rsidP="005B390D">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дар қонун дар бораи иттиҳодияҳои ҷамъбастӣ;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@101.</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Парламенти Тоҷикистон аз чанд палата иборат аст?</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аз як палата;</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аз ду палата;</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аз ҳашт палата;</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аз чор палата;</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аз даҳ палата;</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@102.</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Қонуни Ҷумҳурии Тоҷикистон “Дар бораи интихоботи Маҷлиси Олӣ” кай дарҷ шуд?</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соли 1992;</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соли 1994;</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соли 2003;</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соли 1999;</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соли 1997;</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@103.</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Ҷаласаҳои якҷояи маҷлиси миллӣ ва маҷлиси Намояндагон кадом роҳбари сиёсӣ даъват мекунанд?</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раиси маҷлиси Миллӣ;</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раиси маҷлиси намояндагон;</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Шӯрои адлия;</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президент;</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суди Конститутсионӣ;</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@104.</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Тақсимоти ҳокимият дар кадом ҳуҷҷат қонуни шудааст?</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дар қонуни интихоботӣ;</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дар қонуни интихоботи маҷлисӣ олӣ;</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дар деклоратсияи истиқлолияти сиёсӣ;</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дар Конститутсия;</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дар қонуни “Дар бораи ҳизбҳои сиёсӣ”;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@105.</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Ҷумҳурии Тоҷикистон кадом шакли идоракунӣ амал мекунад?</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идоракунии яка сардорӣ;</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идоракунии парламентӣ;</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идоракунии авторитарӣ;</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идоракунии президентӣ;</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идоракунии шоҳигарӣ;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@106.</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Ҷумҳурии Тоҷикистон президент ба муҳлати чанд сол интихоб мешавад?</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муддати 4 сол;</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муддати 5 сол;</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муддати 3 сол;</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муддати 7 сол;</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муддати 8 сол;</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@107.</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Президент дар Тоҷикистон аз рӯи кадом системаи интихоботӣ интихоб карда мешавад?</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системаи интихоботии таносубӣ;</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системаи интихоботии мажоритарӣ;</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системаи интихоботии маслиҳатомез;</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системаи интихоботии омехта;</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системаи интихоботии консенсиюс;</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@108.</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Тоҷикистон сардори ҳокимияти иҷроия, ки ба ҳисоб меравад?</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раиси маҷлиси миллӣ;</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раиси маҷлиси намояндагон;</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раиси Конститутсионӣ;</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президент;</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раиси суди олӣ;</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@109.</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Кадом вилояти Тоҷикистон ваколати худмухторӣ дорад?</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вилояти Суғд;</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вилояти Хатлон;</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вилояти Қурғотеппа;</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вилояти худмухтори Кӯҳистони Бадахшон;</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вилояти Кулоб;</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@110.</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Сарфармондеҳи Олии Қувваҳои Мусаллаҳ дар Тоҷикистон кист?</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раиси маҷлиси миллӣ;</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раиси маҷлиси намояндагон;</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раиси комитети бехатарӣ;</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президент;</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вазири мудофиа;</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@111.</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Раиси Ҳукумати Тоҷикистон кист?</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президент;</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сарвазир;</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прокурори генералӣ;</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раиси маҷлиси миллӣ;</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раиси маҷлиси намояндагон;</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lang w:val="tt-RU"/>
        </w:rPr>
        <w:t>@112.</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Шакли асосии фаъолияти ҳукуматро чӣ ташкил мекунад?</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маҷлис;</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пленум;</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конфренсия;</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съезд;</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маҳфил;</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@113.</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Унсури муҳимтари ҷомеаи шаҳрвандӣ кадом қувваҳои сиёсӣ ба шумор мераванд?</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ташкилотҳои ғайри ҳукуматӣ;</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ташкилоти ҷавонон;</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иттифоқи касаба;</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ҳизбҳои сиёсӣ;</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ташкилоти Ҳилоли Аҳмад;</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@114.</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Дар Тоҷикистон ҳизби ҳоким кадом аст?</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ҳизби аграрӣ;</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ҳизби сотсиал - демократӣ;</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ҳизби Наҳзати Ислом;</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ҳизби Халқи демократӣ;</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ҳизби сотсиалистӣ;</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@115.</w:t>
      </w:r>
    </w:p>
    <w:p w:rsidR="001F3937" w:rsidRPr="00D66550" w:rsidRDefault="001F3937" w:rsidP="002454AC">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Ба ҳизбҳои сиёсӣ барои интихоб шудаи ба парламент чанд ҷой ҷудо карда шудааст?</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$A) 30 ҷой;</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$B) 15 ҷой;</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$C) 25 ҷой;</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$D) 22 ҷой;</w:t>
      </w:r>
    </w:p>
    <w:p w:rsidR="001F3937" w:rsidRPr="00D66550" w:rsidRDefault="001F3937" w:rsidP="005C4A23">
      <w:pPr>
        <w:spacing w:after="0" w:line="20" w:lineRule="atLeast"/>
        <w:jc w:val="both"/>
        <w:rPr>
          <w:rFonts w:ascii="Palatino Linotype" w:hAnsi="Palatino Linotype"/>
          <w:sz w:val="24"/>
          <w:szCs w:val="24"/>
          <w:lang w:val="tt-RU"/>
        </w:rPr>
      </w:pPr>
      <w:r w:rsidRPr="00D66550">
        <w:rPr>
          <w:rFonts w:ascii="Palatino Linotype" w:hAnsi="Palatino Linotype"/>
          <w:sz w:val="24"/>
          <w:szCs w:val="24"/>
          <w:lang w:val="tt-RU"/>
        </w:rPr>
        <w:t>$E) 10 ҷой;</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rPr>
        <w:t xml:space="preserve">@116. </w:t>
      </w:r>
    </w:p>
    <w:p w:rsidR="001F3937" w:rsidRPr="00D66550" w:rsidRDefault="001F3937" w:rsidP="002454AC">
      <w:pPr>
        <w:spacing w:after="0" w:line="20" w:lineRule="atLeast"/>
        <w:jc w:val="both"/>
        <w:rPr>
          <w:rFonts w:ascii="Palatino Linotype" w:hAnsi="Palatino Linotype"/>
          <w:sz w:val="24"/>
          <w:szCs w:val="24"/>
        </w:rPr>
      </w:pPr>
      <w:r w:rsidRPr="00D66550">
        <w:rPr>
          <w:rFonts w:ascii="Palatino Linotype" w:hAnsi="Palatino Linotype"/>
          <w:sz w:val="24"/>
          <w:szCs w:val="24"/>
        </w:rPr>
        <w:t>Органи олии қонунбарори Тоҷикистон чи ном дорад?</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Маҷлиси колхозчиён;</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Маҷлиси машваратӣ;</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Сесияи олӣ;</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Парламент;</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$E) Қуралтой;</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rPr>
        <w:t>@117.</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rPr>
        <w:t>Маҷлиси вакилони Тоҷикистон чанд вакил дорад?</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Pr>
          <w:rFonts w:ascii="Palatino Linotype" w:hAnsi="Palatino Linotype"/>
          <w:sz w:val="24"/>
          <w:szCs w:val="24"/>
          <w:lang w:val="en-US"/>
        </w:rPr>
        <w:t>A</w:t>
      </w:r>
      <w:r w:rsidRPr="00D66550">
        <w:rPr>
          <w:rFonts w:ascii="Palatino Linotype" w:hAnsi="Palatino Linotype"/>
          <w:sz w:val="24"/>
          <w:szCs w:val="24"/>
          <w:lang w:val="tt-RU"/>
        </w:rPr>
        <w:t>) дувоздаҳ вакил;</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Pr>
          <w:rFonts w:ascii="Palatino Linotype" w:hAnsi="Palatino Linotype"/>
          <w:sz w:val="24"/>
          <w:szCs w:val="24"/>
          <w:lang w:val="en-US"/>
        </w:rPr>
        <w:t>B</w:t>
      </w:r>
      <w:r w:rsidRPr="00D66550">
        <w:rPr>
          <w:rFonts w:ascii="Palatino Linotype" w:hAnsi="Palatino Linotype"/>
          <w:sz w:val="24"/>
          <w:szCs w:val="24"/>
          <w:lang w:val="tt-RU"/>
        </w:rPr>
        <w:t>) бистуду вакил;</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Pr>
          <w:rFonts w:ascii="Palatino Linotype" w:hAnsi="Palatino Linotype"/>
          <w:sz w:val="24"/>
          <w:szCs w:val="24"/>
          <w:lang w:val="en-US"/>
        </w:rPr>
        <w:t>C</w:t>
      </w:r>
      <w:r w:rsidRPr="00D66550">
        <w:rPr>
          <w:rFonts w:ascii="Palatino Linotype" w:hAnsi="Palatino Linotype"/>
          <w:sz w:val="24"/>
          <w:szCs w:val="24"/>
          <w:lang w:val="tt-RU"/>
        </w:rPr>
        <w:t>) чил вакил;</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шасту се вакил;</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Pr>
          <w:rFonts w:ascii="Palatino Linotype" w:hAnsi="Palatino Linotype"/>
          <w:sz w:val="24"/>
          <w:szCs w:val="24"/>
          <w:lang w:val="en-US"/>
        </w:rPr>
        <w:t>E</w:t>
      </w:r>
      <w:r w:rsidRPr="00D66550">
        <w:rPr>
          <w:rFonts w:ascii="Palatino Linotype" w:hAnsi="Palatino Linotype"/>
          <w:sz w:val="24"/>
          <w:szCs w:val="24"/>
          <w:lang w:val="tt-RU"/>
        </w:rPr>
        <w:t>) сад вакил;</w:t>
      </w:r>
    </w:p>
    <w:p w:rsidR="001F3937" w:rsidRPr="00D66550" w:rsidRDefault="001F3937" w:rsidP="00A300B5">
      <w:pPr>
        <w:spacing w:after="2" w:line="240" w:lineRule="auto"/>
        <w:jc w:val="both"/>
        <w:rPr>
          <w:rFonts w:ascii="Palatino Linotype" w:hAnsi="Palatino Linotype"/>
          <w:sz w:val="24"/>
          <w:szCs w:val="24"/>
        </w:rPr>
      </w:pPr>
      <w:r w:rsidRPr="00D66550">
        <w:rPr>
          <w:rFonts w:ascii="Palatino Linotype" w:hAnsi="Palatino Linotype"/>
          <w:sz w:val="24"/>
          <w:szCs w:val="24"/>
        </w:rPr>
        <w:t xml:space="preserve">@118. </w:t>
      </w:r>
    </w:p>
    <w:p w:rsidR="001F3937" w:rsidRPr="00D66550" w:rsidRDefault="001F3937" w:rsidP="00A300B5">
      <w:pPr>
        <w:spacing w:after="2" w:line="240" w:lineRule="auto"/>
        <w:jc w:val="both"/>
        <w:rPr>
          <w:rFonts w:ascii="Palatino Linotype" w:hAnsi="Palatino Linotype"/>
          <w:sz w:val="24"/>
          <w:szCs w:val="24"/>
        </w:rPr>
      </w:pPr>
      <w:r w:rsidRPr="00D66550">
        <w:rPr>
          <w:rFonts w:ascii="Palatino Linotype" w:hAnsi="Palatino Linotype"/>
          <w:sz w:val="24"/>
          <w:szCs w:val="24"/>
        </w:rPr>
        <w:t>Чанд ҳавзаи як мандати дар Тоҷикистон вуҷуд дорад?;</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 xml:space="preserve">$A) </w:t>
      </w:r>
      <w:r w:rsidRPr="00D66550">
        <w:rPr>
          <w:rFonts w:ascii="Palatino Linotype" w:hAnsi="Palatino Linotype"/>
          <w:sz w:val="24"/>
          <w:szCs w:val="24"/>
        </w:rPr>
        <w:t>даҳ ҳавза;</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 xml:space="preserve">$B) </w:t>
      </w:r>
      <w:r w:rsidRPr="00D66550">
        <w:rPr>
          <w:rFonts w:ascii="Palatino Linotype" w:hAnsi="Palatino Linotype"/>
          <w:sz w:val="24"/>
          <w:szCs w:val="24"/>
        </w:rPr>
        <w:t>бист ҳавза;</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 xml:space="preserve">$C) </w:t>
      </w:r>
      <w:r w:rsidRPr="00D66550">
        <w:rPr>
          <w:rFonts w:ascii="Palatino Linotype" w:hAnsi="Palatino Linotype"/>
          <w:sz w:val="24"/>
          <w:szCs w:val="24"/>
        </w:rPr>
        <w:t>чилуяк ҳавза;</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xml:space="preserve">) </w:t>
      </w:r>
      <w:r w:rsidRPr="00D66550">
        <w:rPr>
          <w:rFonts w:ascii="Palatino Linotype" w:hAnsi="Palatino Linotype"/>
          <w:sz w:val="24"/>
          <w:szCs w:val="24"/>
        </w:rPr>
        <w:t>ҳаштод ҳавза;</w:t>
      </w:r>
    </w:p>
    <w:p w:rsidR="001F3937" w:rsidRPr="00D66550" w:rsidRDefault="001F3937" w:rsidP="005326E4">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$E) си ҳавза;</w:t>
      </w:r>
    </w:p>
    <w:p w:rsidR="001F3937" w:rsidRPr="00D66550" w:rsidRDefault="001F3937" w:rsidP="00A300B5">
      <w:pPr>
        <w:spacing w:after="2" w:line="240" w:lineRule="auto"/>
        <w:jc w:val="both"/>
        <w:rPr>
          <w:rFonts w:ascii="Palatino Linotype" w:hAnsi="Palatino Linotype"/>
          <w:sz w:val="24"/>
          <w:szCs w:val="24"/>
        </w:rPr>
      </w:pPr>
      <w:r w:rsidRPr="00D66550">
        <w:rPr>
          <w:rFonts w:ascii="Palatino Linotype" w:hAnsi="Palatino Linotype"/>
          <w:sz w:val="24"/>
          <w:szCs w:val="24"/>
        </w:rPr>
        <w:t>@119.</w:t>
      </w:r>
    </w:p>
    <w:p w:rsidR="001F3937" w:rsidRPr="00D66550" w:rsidRDefault="001F3937" w:rsidP="00A300B5">
      <w:pPr>
        <w:spacing w:after="2" w:line="240" w:lineRule="auto"/>
        <w:jc w:val="both"/>
        <w:rPr>
          <w:rFonts w:ascii="Palatino Linotype" w:hAnsi="Palatino Linotype"/>
          <w:sz w:val="24"/>
          <w:szCs w:val="24"/>
        </w:rPr>
      </w:pPr>
      <w:r w:rsidRPr="00D66550">
        <w:rPr>
          <w:rFonts w:ascii="Palatino Linotype" w:hAnsi="Palatino Linotype"/>
          <w:sz w:val="24"/>
          <w:szCs w:val="24"/>
        </w:rPr>
        <w:t>Дар Амрико чанд ҳизб ба мансаби Президенти мубориза мебарад?</w:t>
      </w:r>
    </w:p>
    <w:p w:rsidR="001F3937" w:rsidRPr="00D66550" w:rsidRDefault="001F3937" w:rsidP="00812A16">
      <w:pPr>
        <w:spacing w:after="2" w:line="240" w:lineRule="auto"/>
        <w:jc w:val="both"/>
        <w:rPr>
          <w:rFonts w:ascii="Palatino Linotype" w:hAnsi="Palatino Linotype"/>
          <w:sz w:val="24"/>
          <w:szCs w:val="24"/>
          <w:lang w:val="tt-RU"/>
        </w:rPr>
      </w:pPr>
      <w:r>
        <w:rPr>
          <w:rFonts w:ascii="Palatino Linotype" w:hAnsi="Palatino Linotype"/>
          <w:sz w:val="24"/>
          <w:szCs w:val="24"/>
          <w:lang w:val="tt-RU"/>
        </w:rPr>
        <w:t>$</w:t>
      </w:r>
      <w:r>
        <w:rPr>
          <w:rFonts w:ascii="Palatino Linotype" w:hAnsi="Palatino Linotype"/>
          <w:sz w:val="24"/>
          <w:szCs w:val="24"/>
          <w:lang w:val="en-US"/>
        </w:rPr>
        <w:t>A</w:t>
      </w:r>
      <w:r w:rsidRPr="00D66550">
        <w:rPr>
          <w:rFonts w:ascii="Palatino Linotype" w:hAnsi="Palatino Linotype"/>
          <w:sz w:val="24"/>
          <w:szCs w:val="24"/>
          <w:lang w:val="tt-RU"/>
        </w:rPr>
        <w:t>) панҷ ҳизб;</w:t>
      </w:r>
    </w:p>
    <w:p w:rsidR="001F3937" w:rsidRPr="00D06F61" w:rsidRDefault="001F3937" w:rsidP="00812A16">
      <w:pPr>
        <w:spacing w:after="2" w:line="240" w:lineRule="auto"/>
        <w:jc w:val="both"/>
        <w:rPr>
          <w:rFonts w:ascii="Palatino Linotype" w:hAnsi="Palatino Linotype"/>
          <w:sz w:val="24"/>
          <w:szCs w:val="24"/>
          <w:lang w:val="en-US"/>
        </w:rPr>
      </w:pPr>
      <w:r>
        <w:rPr>
          <w:rFonts w:ascii="Palatino Linotype" w:hAnsi="Palatino Linotype"/>
          <w:sz w:val="24"/>
          <w:szCs w:val="24"/>
          <w:lang w:val="tt-RU"/>
        </w:rPr>
        <w:t>$</w:t>
      </w:r>
      <w:r>
        <w:rPr>
          <w:rFonts w:ascii="Palatino Linotype" w:hAnsi="Palatino Linotype"/>
          <w:sz w:val="24"/>
          <w:szCs w:val="24"/>
          <w:lang w:val="en-US"/>
        </w:rPr>
        <w:t>B</w:t>
      </w:r>
      <w:r>
        <w:rPr>
          <w:rFonts w:ascii="Palatino Linotype" w:hAnsi="Palatino Linotype"/>
          <w:sz w:val="24"/>
          <w:szCs w:val="24"/>
          <w:lang w:val="tt-RU"/>
        </w:rPr>
        <w:t>) бист ҳизб;</w:t>
      </w:r>
    </w:p>
    <w:p w:rsidR="001F3937" w:rsidRPr="00D66550" w:rsidRDefault="001F3937" w:rsidP="00812A16">
      <w:pPr>
        <w:spacing w:after="2" w:line="240" w:lineRule="auto"/>
        <w:jc w:val="both"/>
        <w:rPr>
          <w:rFonts w:ascii="Palatino Linotype" w:hAnsi="Palatino Linotype"/>
          <w:sz w:val="24"/>
          <w:szCs w:val="24"/>
          <w:lang w:val="tt-RU"/>
        </w:rPr>
      </w:pPr>
      <w:r>
        <w:rPr>
          <w:rFonts w:ascii="Palatino Linotype" w:hAnsi="Palatino Linotype"/>
          <w:sz w:val="24"/>
          <w:szCs w:val="24"/>
          <w:lang w:val="tt-RU"/>
        </w:rPr>
        <w:t>$</w:t>
      </w:r>
      <w:r w:rsidRPr="00D06F61">
        <w:rPr>
          <w:rFonts w:ascii="Palatino Linotype" w:hAnsi="Palatino Linotype"/>
          <w:sz w:val="24"/>
          <w:szCs w:val="24"/>
          <w:lang w:val="tt-RU"/>
        </w:rPr>
        <w:t>C</w:t>
      </w:r>
      <w:r w:rsidRPr="00D66550">
        <w:rPr>
          <w:rFonts w:ascii="Palatino Linotype" w:hAnsi="Palatino Linotype"/>
          <w:sz w:val="24"/>
          <w:szCs w:val="24"/>
          <w:lang w:val="tt-RU"/>
        </w:rPr>
        <w:t>) ҳафт ҳизб;</w:t>
      </w:r>
    </w:p>
    <w:p w:rsidR="001F3937" w:rsidRPr="00D06F61" w:rsidRDefault="001F3937" w:rsidP="00812A16">
      <w:pPr>
        <w:spacing w:after="2" w:line="240" w:lineRule="auto"/>
        <w:jc w:val="both"/>
        <w:rPr>
          <w:rFonts w:ascii="Palatino Linotype" w:hAnsi="Palatino Linotype"/>
          <w:sz w:val="24"/>
          <w:szCs w:val="24"/>
          <w:lang w:val="tt-RU"/>
        </w:rPr>
      </w:pPr>
      <w:r>
        <w:rPr>
          <w:rFonts w:ascii="Palatino Linotype" w:hAnsi="Palatino Linotype"/>
          <w:sz w:val="24"/>
          <w:szCs w:val="24"/>
          <w:lang w:val="tt-RU"/>
        </w:rPr>
        <w:t>$D) ду ҳизб;</w:t>
      </w:r>
    </w:p>
    <w:p w:rsidR="001F3937" w:rsidRPr="00D66550" w:rsidRDefault="001F3937" w:rsidP="00812A16">
      <w:pPr>
        <w:spacing w:after="2" w:line="240" w:lineRule="auto"/>
        <w:jc w:val="both"/>
        <w:rPr>
          <w:rFonts w:ascii="Palatino Linotype" w:hAnsi="Palatino Linotype"/>
          <w:sz w:val="24"/>
          <w:szCs w:val="24"/>
          <w:lang w:val="tt-RU"/>
        </w:rPr>
      </w:pPr>
      <w:r>
        <w:rPr>
          <w:rFonts w:ascii="Palatino Linotype" w:hAnsi="Palatino Linotype"/>
          <w:sz w:val="24"/>
          <w:szCs w:val="24"/>
          <w:lang w:val="tt-RU"/>
        </w:rPr>
        <w:t>$</w:t>
      </w:r>
      <w:r>
        <w:rPr>
          <w:rFonts w:ascii="Palatino Linotype" w:hAnsi="Palatino Linotype"/>
          <w:sz w:val="24"/>
          <w:szCs w:val="24"/>
          <w:lang w:val="en-US"/>
        </w:rPr>
        <w:t>E</w:t>
      </w:r>
      <w:r w:rsidRPr="00D66550">
        <w:rPr>
          <w:rFonts w:ascii="Palatino Linotype" w:hAnsi="Palatino Linotype"/>
          <w:sz w:val="24"/>
          <w:szCs w:val="24"/>
          <w:lang w:val="tt-RU"/>
        </w:rPr>
        <w:t>) нуҳ ҳизб;</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rPr>
        <w:t>@120.</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rPr>
        <w:t>Аввалин системаи сиёсии парламентарӣ дар кадом минтақа ба вуҷуд омад;</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w:t>
      </w:r>
      <w:r>
        <w:rPr>
          <w:rFonts w:ascii="Palatino Linotype" w:hAnsi="Palatino Linotype"/>
          <w:sz w:val="24"/>
          <w:szCs w:val="24"/>
          <w:lang w:val="en-US"/>
        </w:rPr>
        <w:t>A</w:t>
      </w:r>
      <w:r w:rsidRPr="00D66550">
        <w:rPr>
          <w:rFonts w:ascii="Palatino Linotype" w:hAnsi="Palatino Linotype"/>
          <w:sz w:val="24"/>
          <w:szCs w:val="24"/>
          <w:lang w:val="tt-RU"/>
        </w:rPr>
        <w:t>) дар Осиё;</w:t>
      </w:r>
    </w:p>
    <w:p w:rsidR="001F3937" w:rsidRPr="00D66550" w:rsidRDefault="001F3937" w:rsidP="00812A16">
      <w:pPr>
        <w:spacing w:after="2" w:line="240" w:lineRule="auto"/>
        <w:jc w:val="both"/>
        <w:rPr>
          <w:rFonts w:ascii="Palatino Linotype" w:hAnsi="Palatino Linotype"/>
          <w:sz w:val="24"/>
          <w:szCs w:val="24"/>
        </w:rPr>
      </w:pPr>
      <w:r>
        <w:rPr>
          <w:rFonts w:ascii="Palatino Linotype" w:hAnsi="Palatino Linotype"/>
          <w:sz w:val="24"/>
          <w:szCs w:val="24"/>
          <w:lang w:val="tt-RU"/>
        </w:rPr>
        <w:t>$</w:t>
      </w:r>
      <w:r>
        <w:rPr>
          <w:rFonts w:ascii="Palatino Linotype" w:hAnsi="Palatino Linotype"/>
          <w:sz w:val="24"/>
          <w:szCs w:val="24"/>
          <w:lang w:val="en-US"/>
        </w:rPr>
        <w:t>B</w:t>
      </w:r>
      <w:r w:rsidRPr="00D66550">
        <w:rPr>
          <w:rFonts w:ascii="Palatino Linotype" w:hAnsi="Palatino Linotype"/>
          <w:sz w:val="24"/>
          <w:szCs w:val="24"/>
          <w:lang w:val="tt-RU"/>
        </w:rPr>
        <w:t>) дар Африқо;</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Pr>
          <w:rFonts w:ascii="Palatino Linotype" w:hAnsi="Palatino Linotype"/>
          <w:sz w:val="24"/>
          <w:szCs w:val="24"/>
          <w:lang w:val="en-US"/>
        </w:rPr>
        <w:t>C</w:t>
      </w:r>
      <w:r w:rsidRPr="00D66550">
        <w:rPr>
          <w:rFonts w:ascii="Palatino Linotype" w:hAnsi="Palatino Linotype"/>
          <w:sz w:val="24"/>
          <w:szCs w:val="24"/>
          <w:lang w:val="tt-RU"/>
        </w:rPr>
        <w:t>) дар Европа;</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дар Австралия;</w:t>
      </w:r>
    </w:p>
    <w:p w:rsidR="001F3937" w:rsidRPr="00D66550" w:rsidRDefault="001F3937" w:rsidP="00812A16">
      <w:pPr>
        <w:spacing w:after="2" w:line="240" w:lineRule="auto"/>
        <w:jc w:val="both"/>
        <w:rPr>
          <w:rFonts w:ascii="Palatino Linotype" w:hAnsi="Palatino Linotype"/>
          <w:sz w:val="24"/>
          <w:szCs w:val="24"/>
          <w:lang w:val="tt-RU"/>
        </w:rPr>
      </w:pPr>
      <w:r>
        <w:rPr>
          <w:rFonts w:ascii="Palatino Linotype" w:hAnsi="Palatino Linotype"/>
          <w:sz w:val="24"/>
          <w:szCs w:val="24"/>
          <w:lang w:val="tt-RU"/>
        </w:rPr>
        <w:t>$</w:t>
      </w:r>
      <w:r w:rsidRPr="00D06F61">
        <w:rPr>
          <w:rFonts w:ascii="Palatino Linotype" w:hAnsi="Palatino Linotype"/>
          <w:sz w:val="24"/>
          <w:szCs w:val="24"/>
          <w:lang w:val="tt-RU"/>
        </w:rPr>
        <w:t>E</w:t>
      </w:r>
      <w:r w:rsidRPr="00D66550">
        <w:rPr>
          <w:rFonts w:ascii="Palatino Linotype" w:hAnsi="Palatino Linotype"/>
          <w:sz w:val="24"/>
          <w:szCs w:val="24"/>
          <w:lang w:val="tt-RU"/>
        </w:rPr>
        <w:t>) дар Америкаи Лотинӣ;</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 xml:space="preserve">@121. </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Ҳокимияти сиёсӣ дар Тоҷикистон ба чанд шоха тақсим мешавад?</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ба панҷ шоха;</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ба шаш шоха;</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ба се шоха;</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ба панҷ шоха;</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$E) ба понздаҳ шоха;</w:t>
      </w:r>
    </w:p>
    <w:p w:rsidR="001F3937" w:rsidRPr="0013438A" w:rsidRDefault="001F3937" w:rsidP="00D44FB6">
      <w:pPr>
        <w:spacing w:after="2" w:line="240" w:lineRule="auto"/>
        <w:jc w:val="both"/>
        <w:rPr>
          <w:rFonts w:ascii="Palatino Linotype" w:hAnsi="Palatino Linotype"/>
          <w:sz w:val="24"/>
          <w:szCs w:val="24"/>
          <w:lang w:val="tt-RU"/>
        </w:rPr>
      </w:pPr>
      <w:r w:rsidRPr="0013438A">
        <w:rPr>
          <w:rFonts w:ascii="Palatino Linotype" w:hAnsi="Palatino Linotype"/>
          <w:sz w:val="24"/>
          <w:szCs w:val="24"/>
          <w:lang w:val="tt-RU"/>
        </w:rPr>
        <w:t xml:space="preserve">@122. </w:t>
      </w:r>
    </w:p>
    <w:p w:rsidR="001F3937" w:rsidRPr="0013438A" w:rsidRDefault="001F3937" w:rsidP="00D44FB6">
      <w:pPr>
        <w:spacing w:after="2" w:line="240" w:lineRule="auto"/>
        <w:jc w:val="both"/>
        <w:rPr>
          <w:rFonts w:ascii="Palatino Linotype" w:hAnsi="Palatino Linotype"/>
          <w:sz w:val="24"/>
          <w:szCs w:val="24"/>
          <w:lang w:val="tt-RU"/>
        </w:rPr>
      </w:pPr>
      <w:r w:rsidRPr="0013438A">
        <w:rPr>
          <w:rFonts w:ascii="Palatino Linotype" w:hAnsi="Palatino Linotype"/>
          <w:sz w:val="24"/>
          <w:szCs w:val="24"/>
          <w:lang w:val="tt-RU"/>
        </w:rPr>
        <w:t>Конститутсияи Тоҷикистон кай қабул шуд?</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 xml:space="preserve">$A) </w:t>
      </w:r>
      <w:r w:rsidRPr="00D66550">
        <w:rPr>
          <w:rFonts w:ascii="Palatino Linotype" w:hAnsi="Palatino Linotype"/>
          <w:sz w:val="24"/>
          <w:szCs w:val="24"/>
        </w:rPr>
        <w:t>6 ноябри соли 1990;</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6 ноябри соли1992;</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6 ноябри соли 1994;</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6 ноябри соли 1997;</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$E) 6 ноябри соли 2000;</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rPr>
        <w:t>@123.</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rPr>
        <w:t>Системаи сиёсии Хитой чи ном дорад?</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 xml:space="preserve">$A) </w:t>
      </w:r>
      <w:r w:rsidRPr="00D66550">
        <w:rPr>
          <w:rFonts w:ascii="Palatino Linotype" w:hAnsi="Palatino Linotype"/>
          <w:sz w:val="24"/>
          <w:szCs w:val="24"/>
        </w:rPr>
        <w:t>системаи сиёсии буржуазӣ;</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 xml:space="preserve">$B) </w:t>
      </w:r>
      <w:r w:rsidRPr="00D66550">
        <w:rPr>
          <w:rFonts w:ascii="Palatino Linotype" w:hAnsi="Palatino Linotype"/>
          <w:sz w:val="24"/>
          <w:szCs w:val="24"/>
        </w:rPr>
        <w:t>системаи сиёсии Либералӣ;</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 xml:space="preserve">$C) </w:t>
      </w:r>
      <w:r w:rsidRPr="00D66550">
        <w:rPr>
          <w:rFonts w:ascii="Palatino Linotype" w:hAnsi="Palatino Linotype"/>
          <w:sz w:val="24"/>
          <w:szCs w:val="24"/>
        </w:rPr>
        <w:t>системаи сиёсии Консервативӣ;</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системаи сиёсии Сотсиалистӣ;</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 xml:space="preserve">$E) </w:t>
      </w:r>
      <w:r w:rsidRPr="00D66550">
        <w:rPr>
          <w:rFonts w:ascii="Palatino Linotype" w:hAnsi="Palatino Linotype"/>
          <w:sz w:val="24"/>
          <w:szCs w:val="24"/>
        </w:rPr>
        <w:t>системаи сиёсии Фашистӣ;</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rPr>
        <w:t>@124.</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rPr>
        <w:t>Дар Россия кадом системаи сиёсӣ фаъолият дорад?</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системаи сиёсии Сотсиалистӣ;</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$B) системаи сиёсии феодалӣ;</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системаи сиёсии Демократӣ;</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системаи сиёсии Консервативӣ;      ;</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$E) системаи сиёсии Тоталитарӣ;</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rPr>
        <w:t>@125.</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rPr>
        <w:t>Револютсияи буржуазии Фаронса (1789) ба кадом системаи сиёсӣ хотима бахшид?</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 xml:space="preserve">$A) </w:t>
      </w:r>
      <w:r w:rsidRPr="00D66550">
        <w:rPr>
          <w:rFonts w:ascii="Palatino Linotype" w:hAnsi="Palatino Linotype"/>
          <w:sz w:val="24"/>
          <w:szCs w:val="24"/>
        </w:rPr>
        <w:t>ба Феодализм;</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$B) ба ҷомеаи Ибтидоӣ;</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$C) ба Сотсиалистӣ;</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ба системаи сиёсии Тоталитарӣ;</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$E) ба системаи сиёсии Либералӣ;</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rPr>
        <w:t xml:space="preserve">@126. </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rPr>
        <w:t>Мӯҳлати парламенти Тоҷикистон чанд соласт?</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$A) се сол;</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$B) ҳафт сол;</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$C) панҷ сол;</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ҳашт сол;</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$E) ду сол;</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rPr>
        <w:t xml:space="preserve">@127. </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rPr>
        <w:t>Кадом олимони Фарнса дар бораи системаи сиёсӣ тадқиқот гузарониданд?;</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Пол пот;</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Турен Маркузе;</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Ж.Ж.Русо;</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Дидро;</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$E) Макиавеллӣ;</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@128.</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Дар кадом ҳуҷҷат Ҳуқуқбунёд будани давлати Тоҷикистонасоснок карда шудааст ?  ;</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дар қарорҳои ҳукуматӣ;</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дар декларатсияи Истиқлолият;</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дар манифест;</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дар Конститутсия;</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$E) дар фармонҳои Президент;</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@129.</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Функцияҳои системаи сиёсиро кадом муҳақиқ муайян кардааст?</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М. Н. Марченко;</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Р. Монд;</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Р. Хук;</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$D) Г. Альмонд;</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$E) Д. Истон;</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rPr>
        <w:t>@130.</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Ҳокимият дар Тоҷикистон аз чад шоха иборат аст?</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аз ҳафт;</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аз ду;</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аз се;</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аз ҳафт;</w:t>
      </w:r>
    </w:p>
    <w:p w:rsidR="001F3937" w:rsidRPr="00D66550" w:rsidRDefault="001F3937" w:rsidP="00812A16">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$E) аз шаш;</w:t>
      </w:r>
    </w:p>
    <w:p w:rsidR="001F3937" w:rsidRPr="00D66550" w:rsidRDefault="001F3937" w:rsidP="002454AC">
      <w:pPr>
        <w:spacing w:after="2" w:line="240" w:lineRule="auto"/>
        <w:jc w:val="both"/>
        <w:rPr>
          <w:rFonts w:ascii="Palatino Linotype" w:hAnsi="Palatino Linotype"/>
          <w:sz w:val="24"/>
          <w:szCs w:val="24"/>
        </w:rPr>
      </w:pPr>
      <w:r w:rsidRPr="00D66550">
        <w:rPr>
          <w:rFonts w:ascii="Palatino Linotype" w:hAnsi="Palatino Linotype"/>
          <w:sz w:val="24"/>
          <w:szCs w:val="24"/>
        </w:rPr>
        <w:t>@131.</w:t>
      </w:r>
    </w:p>
    <w:p w:rsidR="001F3937" w:rsidRPr="00D66550" w:rsidRDefault="001F3937" w:rsidP="002454AC">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Системаи сиёсии Тоҷикистон кадом сол тағир ёфт?;</w:t>
      </w:r>
    </w:p>
    <w:p w:rsidR="001F3937" w:rsidRPr="00D66550" w:rsidRDefault="001F3937" w:rsidP="002454AC">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сентябри соли 1970;</w:t>
      </w:r>
    </w:p>
    <w:p w:rsidR="001F3937" w:rsidRPr="00D66550" w:rsidRDefault="001F3937" w:rsidP="003433F8">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сентябри соли 1978;</w:t>
      </w:r>
    </w:p>
    <w:p w:rsidR="001F3937" w:rsidRPr="00D66550" w:rsidRDefault="001F3937" w:rsidP="003433F8">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сентябри соли 1980;</w:t>
      </w:r>
    </w:p>
    <w:p w:rsidR="001F3937" w:rsidRPr="00D66550" w:rsidRDefault="001F3937" w:rsidP="003433F8">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сентябри соли 1990;</w:t>
      </w:r>
    </w:p>
    <w:p w:rsidR="001F3937" w:rsidRPr="00D66550" w:rsidRDefault="001F3937" w:rsidP="003433F8">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$E) сентябри соли 1991;</w:t>
      </w:r>
    </w:p>
    <w:p w:rsidR="001F3937" w:rsidRPr="00D66550" w:rsidRDefault="001F3937" w:rsidP="002454AC">
      <w:pPr>
        <w:spacing w:after="2" w:line="240" w:lineRule="auto"/>
        <w:jc w:val="both"/>
        <w:rPr>
          <w:rFonts w:ascii="Palatino Linotype" w:hAnsi="Palatino Linotype"/>
          <w:sz w:val="24"/>
          <w:szCs w:val="24"/>
        </w:rPr>
      </w:pPr>
      <w:r w:rsidRPr="00D66550">
        <w:rPr>
          <w:rFonts w:ascii="Palatino Linotype" w:hAnsi="Palatino Linotype"/>
          <w:sz w:val="24"/>
          <w:szCs w:val="24"/>
        </w:rPr>
        <w:t>@132.</w:t>
      </w:r>
    </w:p>
    <w:p w:rsidR="001F3937" w:rsidRPr="00D66550" w:rsidRDefault="001F3937" w:rsidP="002454AC">
      <w:pPr>
        <w:spacing w:after="2" w:line="240" w:lineRule="auto"/>
        <w:jc w:val="both"/>
        <w:rPr>
          <w:rFonts w:ascii="Palatino Linotype" w:hAnsi="Palatino Linotype"/>
          <w:sz w:val="24"/>
          <w:szCs w:val="24"/>
        </w:rPr>
      </w:pPr>
      <w:r w:rsidRPr="00D66550">
        <w:rPr>
          <w:rFonts w:ascii="Palatino Linotype" w:hAnsi="Palatino Linotype"/>
          <w:sz w:val="24"/>
          <w:szCs w:val="24"/>
        </w:rPr>
        <w:t>Ҳоло дар Тоҷикистон чанд ҳизб фаъолият дорад?</w:t>
      </w:r>
    </w:p>
    <w:p w:rsidR="001F3937" w:rsidRPr="00D66550" w:rsidRDefault="001F3937" w:rsidP="00812A16">
      <w:pPr>
        <w:spacing w:after="2" w:line="240" w:lineRule="auto"/>
        <w:jc w:val="both"/>
        <w:rPr>
          <w:rFonts w:ascii="Palatino Linotype" w:hAnsi="Palatino Linotype"/>
          <w:sz w:val="24"/>
          <w:szCs w:val="24"/>
          <w:lang w:val="tt-RU"/>
        </w:rPr>
      </w:pPr>
      <w:r>
        <w:rPr>
          <w:rFonts w:ascii="Palatino Linotype" w:hAnsi="Palatino Linotype"/>
          <w:sz w:val="24"/>
          <w:szCs w:val="24"/>
          <w:lang w:val="tt-RU"/>
        </w:rPr>
        <w:t>$</w:t>
      </w:r>
      <w:r>
        <w:rPr>
          <w:rFonts w:ascii="Palatino Linotype" w:hAnsi="Palatino Linotype"/>
          <w:sz w:val="24"/>
          <w:szCs w:val="24"/>
          <w:lang w:val="en-US"/>
        </w:rPr>
        <w:t>A</w:t>
      </w:r>
      <w:r w:rsidRPr="00D66550">
        <w:rPr>
          <w:rFonts w:ascii="Palatino Linotype" w:hAnsi="Palatino Linotype"/>
          <w:sz w:val="24"/>
          <w:szCs w:val="24"/>
          <w:lang w:val="tt-RU"/>
        </w:rPr>
        <w:t>) даҳ ҳизб;</w:t>
      </w:r>
    </w:p>
    <w:p w:rsidR="001F3937" w:rsidRPr="00D66550" w:rsidRDefault="001F3937" w:rsidP="00812A16">
      <w:pPr>
        <w:spacing w:after="2" w:line="240" w:lineRule="auto"/>
        <w:jc w:val="both"/>
        <w:rPr>
          <w:rFonts w:ascii="Palatino Linotype" w:hAnsi="Palatino Linotype"/>
          <w:sz w:val="24"/>
          <w:szCs w:val="24"/>
          <w:lang w:val="tt-RU"/>
        </w:rPr>
      </w:pPr>
      <w:r>
        <w:rPr>
          <w:rFonts w:ascii="Palatino Linotype" w:hAnsi="Palatino Linotype"/>
          <w:sz w:val="24"/>
          <w:szCs w:val="24"/>
          <w:lang w:val="tt-RU"/>
        </w:rPr>
        <w:t>$</w:t>
      </w:r>
      <w:r>
        <w:rPr>
          <w:rFonts w:ascii="Palatino Linotype" w:hAnsi="Palatino Linotype"/>
          <w:sz w:val="24"/>
          <w:szCs w:val="24"/>
          <w:lang w:val="en-US"/>
        </w:rPr>
        <w:t>B</w:t>
      </w:r>
      <w:r w:rsidRPr="00D66550">
        <w:rPr>
          <w:rFonts w:ascii="Palatino Linotype" w:hAnsi="Palatino Linotype"/>
          <w:sz w:val="24"/>
          <w:szCs w:val="24"/>
          <w:lang w:val="tt-RU"/>
        </w:rPr>
        <w:t>) дувоздаҳ ҳизб;</w:t>
      </w:r>
    </w:p>
    <w:p w:rsidR="001F3937" w:rsidRPr="00D66550" w:rsidRDefault="001F3937" w:rsidP="00812A16">
      <w:pPr>
        <w:spacing w:after="2" w:line="240" w:lineRule="auto"/>
        <w:jc w:val="both"/>
        <w:rPr>
          <w:rFonts w:ascii="Palatino Linotype" w:hAnsi="Palatino Linotype"/>
          <w:sz w:val="24"/>
          <w:szCs w:val="24"/>
          <w:lang w:val="tt-RU"/>
        </w:rPr>
      </w:pPr>
      <w:r>
        <w:rPr>
          <w:rFonts w:ascii="Palatino Linotype" w:hAnsi="Palatino Linotype"/>
          <w:sz w:val="24"/>
          <w:szCs w:val="24"/>
          <w:lang w:val="tt-RU"/>
        </w:rPr>
        <w:t>$</w:t>
      </w:r>
      <w:r w:rsidRPr="00D06F61">
        <w:rPr>
          <w:rFonts w:ascii="Palatino Linotype" w:hAnsi="Palatino Linotype"/>
          <w:sz w:val="24"/>
          <w:szCs w:val="24"/>
          <w:lang w:val="tt-RU"/>
        </w:rPr>
        <w:t>C</w:t>
      </w:r>
      <w:r w:rsidRPr="00D66550">
        <w:rPr>
          <w:rFonts w:ascii="Palatino Linotype" w:hAnsi="Palatino Linotype"/>
          <w:sz w:val="24"/>
          <w:szCs w:val="24"/>
          <w:lang w:val="tt-RU"/>
        </w:rPr>
        <w:t>) ҳафт ҳизб;</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$D) ду ҳизб;</w:t>
      </w:r>
    </w:p>
    <w:p w:rsidR="001F3937" w:rsidRPr="00D66550" w:rsidRDefault="001F3937" w:rsidP="00812A16">
      <w:pPr>
        <w:spacing w:after="2" w:line="240" w:lineRule="auto"/>
        <w:jc w:val="both"/>
        <w:rPr>
          <w:rFonts w:ascii="Palatino Linotype" w:hAnsi="Palatino Linotype"/>
          <w:sz w:val="24"/>
          <w:szCs w:val="24"/>
          <w:lang w:val="tt-RU"/>
        </w:rPr>
      </w:pPr>
      <w:r>
        <w:rPr>
          <w:rFonts w:ascii="Palatino Linotype" w:hAnsi="Palatino Linotype"/>
          <w:sz w:val="24"/>
          <w:szCs w:val="24"/>
          <w:lang w:val="tt-RU"/>
        </w:rPr>
        <w:t>$</w:t>
      </w:r>
      <w:r>
        <w:rPr>
          <w:rFonts w:ascii="Palatino Linotype" w:hAnsi="Palatino Linotype"/>
          <w:sz w:val="24"/>
          <w:szCs w:val="24"/>
          <w:lang w:val="en-US"/>
        </w:rPr>
        <w:t>E</w:t>
      </w:r>
      <w:r w:rsidRPr="00D66550">
        <w:rPr>
          <w:rFonts w:ascii="Palatino Linotype" w:hAnsi="Palatino Linotype"/>
          <w:sz w:val="24"/>
          <w:szCs w:val="24"/>
          <w:lang w:val="tt-RU"/>
        </w:rPr>
        <w:t>) се ҳизб;</w:t>
      </w:r>
    </w:p>
    <w:p w:rsidR="001F3937" w:rsidRPr="00D66550" w:rsidRDefault="001F3937" w:rsidP="002454AC">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@133.</w:t>
      </w:r>
    </w:p>
    <w:p w:rsidR="001F3937" w:rsidRPr="00D66550" w:rsidRDefault="001F3937" w:rsidP="002454AC">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Органи қонунбарори ШМА чи ном дорад?</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Қурултой;</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Конгрес;</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Парламент;</w:t>
      </w:r>
    </w:p>
    <w:p w:rsidR="001F3937" w:rsidRPr="00D66550"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13438A">
        <w:rPr>
          <w:rFonts w:ascii="Palatino Linotype" w:hAnsi="Palatino Linotype"/>
          <w:sz w:val="24"/>
          <w:szCs w:val="24"/>
          <w:lang w:val="tt-RU"/>
        </w:rPr>
        <w:t>D</w:t>
      </w:r>
      <w:r w:rsidRPr="00D66550">
        <w:rPr>
          <w:rFonts w:ascii="Palatino Linotype" w:hAnsi="Palatino Linotype"/>
          <w:sz w:val="24"/>
          <w:szCs w:val="24"/>
          <w:lang w:val="tt-RU"/>
        </w:rPr>
        <w:t>) Маҷлиси Олӣ;</w:t>
      </w:r>
    </w:p>
    <w:p w:rsidR="001F3937" w:rsidRPr="0013438A" w:rsidRDefault="001F3937" w:rsidP="00812A16">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$E) Чирга;</w:t>
      </w:r>
    </w:p>
    <w:p w:rsidR="001F3937" w:rsidRPr="00D66550" w:rsidRDefault="001F3937" w:rsidP="002454AC">
      <w:pPr>
        <w:spacing w:after="2" w:line="240" w:lineRule="auto"/>
        <w:jc w:val="both"/>
        <w:rPr>
          <w:rFonts w:ascii="Palatino Linotype" w:hAnsi="Palatino Linotype"/>
          <w:sz w:val="24"/>
          <w:szCs w:val="24"/>
          <w:lang w:val="tt-RU"/>
        </w:rPr>
      </w:pPr>
      <w:r w:rsidRPr="0013438A">
        <w:rPr>
          <w:rFonts w:ascii="Palatino Linotype" w:hAnsi="Palatino Linotype"/>
          <w:sz w:val="24"/>
          <w:szCs w:val="24"/>
          <w:lang w:val="tt-RU"/>
        </w:rPr>
        <w:t>@134.</w:t>
      </w:r>
    </w:p>
    <w:p w:rsidR="001F3937" w:rsidRPr="00D66550" w:rsidRDefault="001F3937" w:rsidP="002454AC">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Сарфармондеҳи Қувваҳои мусаллаҳ дар Тоҷикистон кист?</w:t>
      </w:r>
    </w:p>
    <w:p w:rsidR="001F3937" w:rsidRPr="00D66550" w:rsidRDefault="001F3937" w:rsidP="0013722B">
      <w:pPr>
        <w:spacing w:after="2" w:line="240" w:lineRule="auto"/>
        <w:jc w:val="both"/>
        <w:rPr>
          <w:rFonts w:ascii="Palatino Linotype" w:hAnsi="Palatino Linotype"/>
          <w:sz w:val="24"/>
          <w:szCs w:val="24"/>
          <w:lang w:val="tt-RU"/>
        </w:rPr>
      </w:pPr>
      <w:r>
        <w:rPr>
          <w:rFonts w:ascii="Palatino Linotype" w:hAnsi="Palatino Linotype"/>
          <w:sz w:val="24"/>
          <w:szCs w:val="24"/>
          <w:lang w:val="tt-RU"/>
        </w:rPr>
        <w:t>$</w:t>
      </w:r>
      <w:r>
        <w:rPr>
          <w:rFonts w:ascii="Palatino Linotype" w:hAnsi="Palatino Linotype"/>
          <w:sz w:val="24"/>
          <w:szCs w:val="24"/>
          <w:lang w:val="en-US"/>
        </w:rPr>
        <w:t>A</w:t>
      </w:r>
      <w:r w:rsidRPr="00D66550">
        <w:rPr>
          <w:rFonts w:ascii="Palatino Linotype" w:hAnsi="Palatino Linotype"/>
          <w:sz w:val="24"/>
          <w:szCs w:val="24"/>
          <w:lang w:val="tt-RU"/>
        </w:rPr>
        <w:t>) Назаров Т;</w:t>
      </w:r>
    </w:p>
    <w:p w:rsidR="001F3937" w:rsidRPr="00D66550" w:rsidRDefault="001F3937" w:rsidP="0013722B">
      <w:pPr>
        <w:spacing w:after="2" w:line="240" w:lineRule="auto"/>
        <w:jc w:val="both"/>
        <w:rPr>
          <w:rFonts w:ascii="Palatino Linotype" w:hAnsi="Palatino Linotype"/>
          <w:sz w:val="24"/>
          <w:szCs w:val="24"/>
          <w:lang w:val="tt-RU"/>
        </w:rPr>
      </w:pPr>
      <w:r>
        <w:rPr>
          <w:rFonts w:ascii="Palatino Linotype" w:hAnsi="Palatino Linotype"/>
          <w:sz w:val="24"/>
          <w:szCs w:val="24"/>
          <w:lang w:val="tt-RU"/>
        </w:rPr>
        <w:t>$</w:t>
      </w:r>
      <w:r>
        <w:rPr>
          <w:rFonts w:ascii="Palatino Linotype" w:hAnsi="Palatino Linotype"/>
          <w:sz w:val="24"/>
          <w:szCs w:val="24"/>
          <w:lang w:val="en-US"/>
        </w:rPr>
        <w:t>B</w:t>
      </w:r>
      <w:r w:rsidRPr="00D66550">
        <w:rPr>
          <w:rFonts w:ascii="Palatino Linotype" w:hAnsi="Palatino Linotype"/>
          <w:sz w:val="24"/>
          <w:szCs w:val="24"/>
          <w:lang w:val="tt-RU"/>
        </w:rPr>
        <w:t>) Саидов Д;</w:t>
      </w:r>
    </w:p>
    <w:p w:rsidR="001F3937" w:rsidRPr="00D66550" w:rsidRDefault="001F3937" w:rsidP="0013722B">
      <w:pPr>
        <w:spacing w:after="2" w:line="240" w:lineRule="auto"/>
        <w:jc w:val="both"/>
        <w:rPr>
          <w:rFonts w:ascii="Palatino Linotype" w:hAnsi="Palatino Linotype"/>
          <w:sz w:val="24"/>
          <w:szCs w:val="24"/>
          <w:lang w:val="tt-RU"/>
        </w:rPr>
      </w:pPr>
      <w:r>
        <w:rPr>
          <w:rFonts w:ascii="Palatino Linotype" w:hAnsi="Palatino Linotype"/>
          <w:sz w:val="24"/>
          <w:szCs w:val="24"/>
          <w:lang w:val="tt-RU"/>
        </w:rPr>
        <w:t>$</w:t>
      </w:r>
      <w:r>
        <w:rPr>
          <w:rFonts w:ascii="Palatino Linotype" w:hAnsi="Palatino Linotype"/>
          <w:sz w:val="24"/>
          <w:szCs w:val="24"/>
          <w:lang w:val="en-US"/>
        </w:rPr>
        <w:t>C</w:t>
      </w:r>
      <w:r w:rsidRPr="00D66550">
        <w:rPr>
          <w:rFonts w:ascii="Palatino Linotype" w:hAnsi="Palatino Linotype"/>
          <w:sz w:val="24"/>
          <w:szCs w:val="24"/>
          <w:lang w:val="tt-RU"/>
        </w:rPr>
        <w:t>) МаҳкамовҲ; ;</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Раҳмонов Э;</w:t>
      </w:r>
    </w:p>
    <w:p w:rsidR="001F3937" w:rsidRPr="00D66550" w:rsidRDefault="001F3937" w:rsidP="0013722B">
      <w:pPr>
        <w:spacing w:after="2" w:line="240" w:lineRule="auto"/>
        <w:jc w:val="both"/>
        <w:rPr>
          <w:rFonts w:ascii="Palatino Linotype" w:hAnsi="Palatino Linotype"/>
          <w:sz w:val="24"/>
          <w:szCs w:val="24"/>
          <w:lang w:val="tt-RU"/>
        </w:rPr>
      </w:pPr>
      <w:r>
        <w:rPr>
          <w:rFonts w:ascii="Palatino Linotype" w:hAnsi="Palatino Linotype"/>
          <w:sz w:val="24"/>
          <w:szCs w:val="24"/>
          <w:lang w:val="tt-RU"/>
        </w:rPr>
        <w:t>$</w:t>
      </w:r>
      <w:r>
        <w:rPr>
          <w:rFonts w:ascii="Palatino Linotype" w:hAnsi="Palatino Linotype"/>
          <w:sz w:val="24"/>
          <w:szCs w:val="24"/>
          <w:lang w:val="en-US"/>
        </w:rPr>
        <w:t>E</w:t>
      </w:r>
      <w:r w:rsidRPr="00D66550">
        <w:rPr>
          <w:rFonts w:ascii="Palatino Linotype" w:hAnsi="Palatino Linotype"/>
          <w:sz w:val="24"/>
          <w:szCs w:val="24"/>
          <w:lang w:val="tt-RU"/>
        </w:rPr>
        <w:t>) Раҳимов Р;</w:t>
      </w:r>
    </w:p>
    <w:p w:rsidR="001F3937" w:rsidRPr="00D66550" w:rsidRDefault="001F3937" w:rsidP="002454AC">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@135.</w:t>
      </w:r>
    </w:p>
    <w:p w:rsidR="001F3937" w:rsidRPr="00D66550" w:rsidRDefault="001F3937" w:rsidP="002454AC">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Рӯзи ваҳдати миллӣ дар Тоҷикистон кадом сол эълон карда шуд;</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моҳи июни соли 1998;</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моҳи майи соли 2000;</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моҳи июли соли 1992;</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моҳи июни соли 1995;</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$E) моҳи июни соли 1997;</w:t>
      </w:r>
    </w:p>
    <w:p w:rsidR="001F3937" w:rsidRPr="00D66550" w:rsidRDefault="001F3937" w:rsidP="002454AC">
      <w:pPr>
        <w:spacing w:after="2" w:line="240" w:lineRule="auto"/>
        <w:jc w:val="both"/>
        <w:rPr>
          <w:rFonts w:ascii="Palatino Linotype" w:hAnsi="Palatino Linotype"/>
          <w:sz w:val="24"/>
          <w:szCs w:val="24"/>
        </w:rPr>
      </w:pPr>
      <w:r w:rsidRPr="00D66550">
        <w:rPr>
          <w:rFonts w:ascii="Palatino Linotype" w:hAnsi="Palatino Linotype"/>
          <w:sz w:val="24"/>
          <w:szCs w:val="24"/>
        </w:rPr>
        <w:t>@136.</w:t>
      </w:r>
    </w:p>
    <w:p w:rsidR="001F3937" w:rsidRPr="00D66550" w:rsidRDefault="001F3937" w:rsidP="002454AC">
      <w:pPr>
        <w:spacing w:after="2" w:line="240" w:lineRule="auto"/>
        <w:jc w:val="both"/>
        <w:rPr>
          <w:rFonts w:ascii="Palatino Linotype" w:hAnsi="Palatino Linotype"/>
          <w:sz w:val="24"/>
          <w:szCs w:val="24"/>
        </w:rPr>
      </w:pPr>
      <w:r w:rsidRPr="00D66550">
        <w:rPr>
          <w:rFonts w:ascii="Palatino Linotype" w:hAnsi="Palatino Linotype"/>
          <w:sz w:val="24"/>
          <w:szCs w:val="24"/>
        </w:rPr>
        <w:t>Системаи сиёсӣ чанд таркиб дорад?</w:t>
      </w:r>
    </w:p>
    <w:p w:rsidR="001F3937" w:rsidRPr="00D66550" w:rsidRDefault="001F3937" w:rsidP="0013722B">
      <w:pPr>
        <w:spacing w:after="2" w:line="240" w:lineRule="auto"/>
        <w:jc w:val="both"/>
        <w:rPr>
          <w:rFonts w:ascii="Palatino Linotype" w:hAnsi="Palatino Linotype"/>
          <w:sz w:val="24"/>
          <w:szCs w:val="24"/>
          <w:lang w:val="tt-RU"/>
        </w:rPr>
      </w:pPr>
      <w:r>
        <w:rPr>
          <w:rFonts w:ascii="Palatino Linotype" w:hAnsi="Palatino Linotype"/>
          <w:sz w:val="24"/>
          <w:szCs w:val="24"/>
          <w:lang w:val="tt-RU"/>
        </w:rPr>
        <w:t>$</w:t>
      </w:r>
      <w:r>
        <w:rPr>
          <w:rFonts w:ascii="Palatino Linotype" w:hAnsi="Palatino Linotype"/>
          <w:sz w:val="24"/>
          <w:szCs w:val="24"/>
          <w:lang w:val="en-US"/>
        </w:rPr>
        <w:t>A</w:t>
      </w:r>
      <w:r w:rsidRPr="00D66550">
        <w:rPr>
          <w:rFonts w:ascii="Palatino Linotype" w:hAnsi="Palatino Linotype"/>
          <w:sz w:val="24"/>
          <w:szCs w:val="24"/>
          <w:lang w:val="tt-RU"/>
        </w:rPr>
        <w:t>) аз шаш;</w:t>
      </w:r>
    </w:p>
    <w:p w:rsidR="001F3937" w:rsidRPr="00D66550" w:rsidRDefault="001F3937" w:rsidP="0013722B">
      <w:pPr>
        <w:spacing w:after="2" w:line="240" w:lineRule="auto"/>
        <w:jc w:val="both"/>
        <w:rPr>
          <w:rFonts w:ascii="Palatino Linotype" w:hAnsi="Palatino Linotype"/>
          <w:sz w:val="24"/>
          <w:szCs w:val="24"/>
          <w:lang w:val="tt-RU"/>
        </w:rPr>
      </w:pPr>
      <w:r>
        <w:rPr>
          <w:rFonts w:ascii="Palatino Linotype" w:hAnsi="Palatino Linotype"/>
          <w:sz w:val="24"/>
          <w:szCs w:val="24"/>
          <w:lang w:val="tt-RU"/>
        </w:rPr>
        <w:t>$</w:t>
      </w:r>
      <w:r>
        <w:rPr>
          <w:rFonts w:ascii="Palatino Linotype" w:hAnsi="Palatino Linotype"/>
          <w:sz w:val="24"/>
          <w:szCs w:val="24"/>
          <w:lang w:val="en-US"/>
        </w:rPr>
        <w:t>B</w:t>
      </w:r>
      <w:r w:rsidRPr="00D66550">
        <w:rPr>
          <w:rFonts w:ascii="Palatino Linotype" w:hAnsi="Palatino Linotype"/>
          <w:sz w:val="24"/>
          <w:szCs w:val="24"/>
          <w:lang w:val="tt-RU"/>
        </w:rPr>
        <w:t>) аз чор;</w:t>
      </w:r>
    </w:p>
    <w:p w:rsidR="001F3937" w:rsidRPr="00D66550" w:rsidRDefault="001F3937" w:rsidP="0013722B">
      <w:pPr>
        <w:spacing w:after="2" w:line="240" w:lineRule="auto"/>
        <w:jc w:val="both"/>
        <w:rPr>
          <w:rFonts w:ascii="Palatino Linotype" w:hAnsi="Palatino Linotype"/>
          <w:sz w:val="24"/>
          <w:szCs w:val="24"/>
          <w:lang w:val="tt-RU"/>
        </w:rPr>
      </w:pPr>
      <w:r>
        <w:rPr>
          <w:rFonts w:ascii="Palatino Linotype" w:hAnsi="Palatino Linotype"/>
          <w:sz w:val="24"/>
          <w:szCs w:val="24"/>
          <w:lang w:val="tt-RU"/>
        </w:rPr>
        <w:t>$</w:t>
      </w:r>
      <w:r>
        <w:rPr>
          <w:rFonts w:ascii="Palatino Linotype" w:hAnsi="Palatino Linotype"/>
          <w:sz w:val="24"/>
          <w:szCs w:val="24"/>
          <w:lang w:val="en-US"/>
        </w:rPr>
        <w:t>C</w:t>
      </w:r>
      <w:r w:rsidRPr="00D66550">
        <w:rPr>
          <w:rFonts w:ascii="Palatino Linotype" w:hAnsi="Palatino Linotype"/>
          <w:sz w:val="24"/>
          <w:szCs w:val="24"/>
          <w:lang w:val="tt-RU"/>
        </w:rPr>
        <w:t>) аз дувоздаҳ;</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аз ду;</w:t>
      </w:r>
    </w:p>
    <w:p w:rsidR="001F3937" w:rsidRPr="00D66550" w:rsidRDefault="001F3937" w:rsidP="0013722B">
      <w:pPr>
        <w:spacing w:after="2" w:line="240" w:lineRule="auto"/>
        <w:jc w:val="both"/>
        <w:rPr>
          <w:rFonts w:ascii="Palatino Linotype" w:hAnsi="Palatino Linotype"/>
          <w:sz w:val="24"/>
          <w:szCs w:val="24"/>
          <w:lang w:val="tt-RU"/>
        </w:rPr>
      </w:pPr>
      <w:r>
        <w:rPr>
          <w:rFonts w:ascii="Palatino Linotype" w:hAnsi="Palatino Linotype"/>
          <w:sz w:val="24"/>
          <w:szCs w:val="24"/>
          <w:lang w:val="tt-RU"/>
        </w:rPr>
        <w:t>$</w:t>
      </w:r>
      <w:r>
        <w:rPr>
          <w:rFonts w:ascii="Palatino Linotype" w:hAnsi="Palatino Linotype"/>
          <w:sz w:val="24"/>
          <w:szCs w:val="24"/>
          <w:lang w:val="en-US"/>
        </w:rPr>
        <w:t>E</w:t>
      </w:r>
      <w:r w:rsidRPr="00D66550">
        <w:rPr>
          <w:rFonts w:ascii="Palatino Linotype" w:hAnsi="Palatino Linotype"/>
          <w:sz w:val="24"/>
          <w:szCs w:val="24"/>
          <w:lang w:val="tt-RU"/>
        </w:rPr>
        <w:t>) аз панҷ;</w:t>
      </w:r>
    </w:p>
    <w:p w:rsidR="001F3937" w:rsidRPr="00D66550" w:rsidRDefault="001F3937" w:rsidP="002454AC">
      <w:pPr>
        <w:spacing w:after="2" w:line="240" w:lineRule="auto"/>
        <w:jc w:val="both"/>
        <w:rPr>
          <w:rFonts w:ascii="Palatino Linotype" w:hAnsi="Palatino Linotype"/>
          <w:sz w:val="24"/>
          <w:szCs w:val="24"/>
        </w:rPr>
      </w:pPr>
      <w:r w:rsidRPr="00D66550">
        <w:rPr>
          <w:rFonts w:ascii="Palatino Linotype" w:hAnsi="Palatino Linotype"/>
          <w:sz w:val="24"/>
          <w:szCs w:val="24"/>
        </w:rPr>
        <w:t>@137.</w:t>
      </w:r>
    </w:p>
    <w:p w:rsidR="001F3937" w:rsidRPr="00D66550" w:rsidRDefault="001F3937" w:rsidP="002454AC">
      <w:pPr>
        <w:spacing w:after="2" w:line="240" w:lineRule="auto"/>
        <w:jc w:val="both"/>
        <w:rPr>
          <w:rFonts w:ascii="Palatino Linotype" w:hAnsi="Palatino Linotype"/>
          <w:sz w:val="24"/>
          <w:szCs w:val="24"/>
          <w:lang w:val="tt-RU"/>
        </w:rPr>
      </w:pPr>
      <w:r w:rsidRPr="00D66550">
        <w:rPr>
          <w:rFonts w:ascii="Palatino Linotype" w:hAnsi="Palatino Linotype"/>
          <w:sz w:val="24"/>
          <w:szCs w:val="24"/>
        </w:rPr>
        <w:t>Системаи сиёсии сотсиализм кай барҳам хурд? ;</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соли 1970;</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соли 1976;</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соли 1980;</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соли 1991;</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$E) соли 2000;</w:t>
      </w:r>
    </w:p>
    <w:p w:rsidR="001F3937" w:rsidRPr="00D66550" w:rsidRDefault="001F3937" w:rsidP="002454AC">
      <w:pPr>
        <w:spacing w:after="2" w:line="240" w:lineRule="auto"/>
        <w:jc w:val="both"/>
        <w:rPr>
          <w:rFonts w:ascii="Palatino Linotype" w:hAnsi="Palatino Linotype"/>
          <w:sz w:val="24"/>
          <w:szCs w:val="24"/>
        </w:rPr>
      </w:pPr>
      <w:r w:rsidRPr="00D66550">
        <w:rPr>
          <w:rFonts w:ascii="Palatino Linotype" w:hAnsi="Palatino Linotype"/>
          <w:sz w:val="24"/>
          <w:szCs w:val="24"/>
        </w:rPr>
        <w:t>@138.</w:t>
      </w:r>
    </w:p>
    <w:p w:rsidR="001F3937" w:rsidRPr="00D66550" w:rsidRDefault="001F3937" w:rsidP="002454AC">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Шакли идоракунии Тоҷикистон чи гуна аст?;</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шакли маҳаллӣ;</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шакли Президентӣ;</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шакли Манархӣ;</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шакли Императорӣ;</w:t>
      </w:r>
    </w:p>
    <w:p w:rsidR="001F3937" w:rsidRPr="00D66550" w:rsidRDefault="001F3937" w:rsidP="0013722B">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 xml:space="preserve">$E) </w:t>
      </w:r>
      <w:r w:rsidRPr="00D66550">
        <w:rPr>
          <w:rFonts w:ascii="Palatino Linotype" w:hAnsi="Palatino Linotype"/>
          <w:sz w:val="24"/>
          <w:szCs w:val="24"/>
        </w:rPr>
        <w:t>шакли авлодӣ;</w:t>
      </w:r>
    </w:p>
    <w:p w:rsidR="001F3937" w:rsidRPr="00D66550" w:rsidRDefault="001F3937" w:rsidP="002454AC">
      <w:pPr>
        <w:spacing w:after="2" w:line="240" w:lineRule="auto"/>
        <w:jc w:val="both"/>
        <w:rPr>
          <w:rFonts w:ascii="Palatino Linotype" w:hAnsi="Palatino Linotype"/>
          <w:sz w:val="24"/>
          <w:szCs w:val="24"/>
          <w:lang w:val="tt-RU"/>
        </w:rPr>
      </w:pPr>
      <w:r w:rsidRPr="00D66550">
        <w:rPr>
          <w:rFonts w:ascii="Palatino Linotype" w:hAnsi="Palatino Linotype"/>
          <w:sz w:val="24"/>
          <w:szCs w:val="24"/>
        </w:rPr>
        <w:t>@139.</w:t>
      </w:r>
    </w:p>
    <w:p w:rsidR="001F3937" w:rsidRPr="00D66550" w:rsidRDefault="001F3937" w:rsidP="002454AC">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Маънои артикуляри чӣ аст?;</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бардоштан;</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мағал кардан;</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овоз баровардан;</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ошуб баровардан;</w:t>
      </w:r>
    </w:p>
    <w:p w:rsidR="001F3937" w:rsidRPr="00D66550" w:rsidRDefault="001F3937" w:rsidP="0013722B">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$E) дод задан;</w:t>
      </w:r>
    </w:p>
    <w:p w:rsidR="001F3937" w:rsidRPr="00D66550" w:rsidRDefault="001F3937" w:rsidP="002454AC">
      <w:pPr>
        <w:spacing w:after="2" w:line="240" w:lineRule="auto"/>
        <w:jc w:val="both"/>
        <w:rPr>
          <w:rFonts w:ascii="Palatino Linotype" w:hAnsi="Palatino Linotype"/>
          <w:sz w:val="24"/>
          <w:szCs w:val="24"/>
        </w:rPr>
      </w:pPr>
      <w:r w:rsidRPr="00D66550">
        <w:rPr>
          <w:rFonts w:ascii="Palatino Linotype" w:hAnsi="Palatino Linotype"/>
          <w:sz w:val="24"/>
          <w:szCs w:val="24"/>
        </w:rPr>
        <w:t>@140.</w:t>
      </w:r>
    </w:p>
    <w:p w:rsidR="001F3937" w:rsidRPr="00D66550" w:rsidRDefault="001F3937" w:rsidP="002454AC">
      <w:pPr>
        <w:spacing w:after="2" w:line="240" w:lineRule="auto"/>
        <w:jc w:val="both"/>
        <w:rPr>
          <w:rFonts w:ascii="Palatino Linotype" w:hAnsi="Palatino Linotype"/>
          <w:sz w:val="24"/>
          <w:szCs w:val="24"/>
        </w:rPr>
      </w:pPr>
      <w:r w:rsidRPr="00D66550">
        <w:rPr>
          <w:rFonts w:ascii="Palatino Linotype" w:hAnsi="Palatino Linotype"/>
          <w:sz w:val="24"/>
          <w:szCs w:val="24"/>
        </w:rPr>
        <w:t>Системаи бисёрқутба чи маъно дорад?</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системаи шашқутба;</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системаи чорқутба;</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системаи ду қутба;</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системаи як қутба;</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$E) системаи дувоздаҳқутба;</w:t>
      </w:r>
    </w:p>
    <w:p w:rsidR="001F3937" w:rsidRPr="00D66550" w:rsidRDefault="001F3937" w:rsidP="002454AC">
      <w:pPr>
        <w:spacing w:after="2" w:line="240" w:lineRule="auto"/>
        <w:jc w:val="both"/>
        <w:rPr>
          <w:rFonts w:ascii="Palatino Linotype" w:hAnsi="Palatino Linotype"/>
          <w:sz w:val="24"/>
          <w:szCs w:val="24"/>
          <w:lang w:val="tt-RU"/>
        </w:rPr>
      </w:pPr>
      <w:r w:rsidRPr="00D66550">
        <w:rPr>
          <w:rFonts w:ascii="Palatino Linotype" w:hAnsi="Palatino Linotype"/>
          <w:sz w:val="24"/>
          <w:szCs w:val="24"/>
        </w:rPr>
        <w:t>@141.</w:t>
      </w:r>
    </w:p>
    <w:p w:rsidR="001F3937" w:rsidRPr="00D66550" w:rsidRDefault="001F3937" w:rsidP="002454AC">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Тақсимоти ҳокимият дар Конститутсия ШМА кай муайян карда шуд?;</w:t>
      </w:r>
    </w:p>
    <w:p w:rsidR="001F3937" w:rsidRPr="00D66550" w:rsidRDefault="001F3937" w:rsidP="0013722B">
      <w:pPr>
        <w:spacing w:after="2" w:line="240" w:lineRule="auto"/>
        <w:jc w:val="both"/>
        <w:rPr>
          <w:rFonts w:ascii="Palatino Linotype" w:hAnsi="Palatino Linotype"/>
          <w:sz w:val="24"/>
          <w:szCs w:val="24"/>
          <w:lang w:val="tt-RU"/>
        </w:rPr>
      </w:pPr>
      <w:r>
        <w:rPr>
          <w:rFonts w:ascii="Palatino Linotype" w:hAnsi="Palatino Linotype"/>
          <w:sz w:val="24"/>
          <w:szCs w:val="24"/>
          <w:lang w:val="tt-RU"/>
        </w:rPr>
        <w:t>$</w:t>
      </w:r>
      <w:r>
        <w:rPr>
          <w:rFonts w:ascii="Palatino Linotype" w:hAnsi="Palatino Linotype"/>
          <w:sz w:val="24"/>
          <w:szCs w:val="24"/>
          <w:lang w:val="en-US"/>
        </w:rPr>
        <w:t>A</w:t>
      </w:r>
      <w:r w:rsidRPr="00D66550">
        <w:rPr>
          <w:rFonts w:ascii="Palatino Linotype" w:hAnsi="Palatino Linotype"/>
          <w:sz w:val="24"/>
          <w:szCs w:val="24"/>
          <w:lang w:val="tt-RU"/>
        </w:rPr>
        <w:t>) соли 1790;</w:t>
      </w:r>
    </w:p>
    <w:p w:rsidR="001F3937" w:rsidRPr="00D66550" w:rsidRDefault="001F3937" w:rsidP="0013722B">
      <w:pPr>
        <w:spacing w:after="2" w:line="240" w:lineRule="auto"/>
        <w:jc w:val="both"/>
        <w:rPr>
          <w:rFonts w:ascii="Palatino Linotype" w:hAnsi="Palatino Linotype"/>
          <w:sz w:val="24"/>
          <w:szCs w:val="24"/>
          <w:lang w:val="tt-RU"/>
        </w:rPr>
      </w:pPr>
      <w:r>
        <w:rPr>
          <w:rFonts w:ascii="Palatino Linotype" w:hAnsi="Palatino Linotype"/>
          <w:sz w:val="24"/>
          <w:szCs w:val="24"/>
          <w:lang w:val="tt-RU"/>
        </w:rPr>
        <w:t>$</w:t>
      </w:r>
      <w:r>
        <w:rPr>
          <w:rFonts w:ascii="Palatino Linotype" w:hAnsi="Palatino Linotype"/>
          <w:sz w:val="24"/>
          <w:szCs w:val="24"/>
          <w:lang w:val="en-US"/>
        </w:rPr>
        <w:t>B</w:t>
      </w:r>
      <w:r w:rsidRPr="00D66550">
        <w:rPr>
          <w:rFonts w:ascii="Palatino Linotype" w:hAnsi="Palatino Linotype"/>
          <w:sz w:val="24"/>
          <w:szCs w:val="24"/>
          <w:lang w:val="tt-RU"/>
        </w:rPr>
        <w:t>) соли 1810;</w:t>
      </w:r>
    </w:p>
    <w:p w:rsidR="001F3937" w:rsidRPr="00D66550" w:rsidRDefault="001F3937" w:rsidP="0013722B">
      <w:pPr>
        <w:spacing w:after="2" w:line="240" w:lineRule="auto"/>
        <w:jc w:val="both"/>
        <w:rPr>
          <w:rFonts w:ascii="Palatino Linotype" w:hAnsi="Palatino Linotype"/>
          <w:sz w:val="24"/>
          <w:szCs w:val="24"/>
          <w:lang w:val="tt-RU"/>
        </w:rPr>
      </w:pPr>
      <w:r>
        <w:rPr>
          <w:rFonts w:ascii="Palatino Linotype" w:hAnsi="Palatino Linotype"/>
          <w:sz w:val="24"/>
          <w:szCs w:val="24"/>
          <w:lang w:val="tt-RU"/>
        </w:rPr>
        <w:t>$</w:t>
      </w:r>
      <w:r>
        <w:rPr>
          <w:rFonts w:ascii="Palatino Linotype" w:hAnsi="Palatino Linotype"/>
          <w:sz w:val="24"/>
          <w:szCs w:val="24"/>
          <w:lang w:val="en-US"/>
        </w:rPr>
        <w:t>C</w:t>
      </w:r>
      <w:r w:rsidRPr="00D66550">
        <w:rPr>
          <w:rFonts w:ascii="Palatino Linotype" w:hAnsi="Palatino Linotype"/>
          <w:sz w:val="24"/>
          <w:szCs w:val="24"/>
          <w:lang w:val="tt-RU"/>
        </w:rPr>
        <w:t>) соли 1815;</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соли 1787;</w:t>
      </w:r>
    </w:p>
    <w:p w:rsidR="001F3937" w:rsidRPr="00D66550" w:rsidRDefault="001F3937" w:rsidP="0013722B">
      <w:pPr>
        <w:spacing w:after="2" w:line="240" w:lineRule="auto"/>
        <w:jc w:val="both"/>
        <w:rPr>
          <w:rFonts w:ascii="Palatino Linotype" w:hAnsi="Palatino Linotype"/>
          <w:sz w:val="24"/>
          <w:szCs w:val="24"/>
          <w:lang w:val="tt-RU"/>
        </w:rPr>
      </w:pPr>
      <w:r>
        <w:rPr>
          <w:rFonts w:ascii="Palatino Linotype" w:hAnsi="Palatino Linotype"/>
          <w:sz w:val="24"/>
          <w:szCs w:val="24"/>
          <w:lang w:val="tt-RU"/>
        </w:rPr>
        <w:t>$</w:t>
      </w:r>
      <w:r>
        <w:rPr>
          <w:rFonts w:ascii="Palatino Linotype" w:hAnsi="Palatino Linotype"/>
          <w:sz w:val="24"/>
          <w:szCs w:val="24"/>
          <w:lang w:val="en-US"/>
        </w:rPr>
        <w:t>E</w:t>
      </w:r>
      <w:r w:rsidRPr="00D66550">
        <w:rPr>
          <w:rFonts w:ascii="Palatino Linotype" w:hAnsi="Palatino Linotype"/>
          <w:sz w:val="24"/>
          <w:szCs w:val="24"/>
          <w:lang w:val="tt-RU"/>
        </w:rPr>
        <w:t>) соли 2000;</w:t>
      </w:r>
    </w:p>
    <w:p w:rsidR="001F3937" w:rsidRPr="00D66550" w:rsidRDefault="001F3937" w:rsidP="002454AC">
      <w:pPr>
        <w:spacing w:after="2" w:line="240" w:lineRule="auto"/>
        <w:jc w:val="both"/>
        <w:rPr>
          <w:rFonts w:ascii="Palatino Linotype" w:hAnsi="Palatino Linotype"/>
          <w:sz w:val="24"/>
          <w:szCs w:val="24"/>
        </w:rPr>
      </w:pPr>
      <w:r w:rsidRPr="00D66550">
        <w:rPr>
          <w:rFonts w:ascii="Palatino Linotype" w:hAnsi="Palatino Linotype"/>
          <w:sz w:val="24"/>
          <w:szCs w:val="24"/>
        </w:rPr>
        <w:t>@142.</w:t>
      </w:r>
    </w:p>
    <w:p w:rsidR="001F3937" w:rsidRPr="00D66550" w:rsidRDefault="001F3937" w:rsidP="002454AC">
      <w:pPr>
        <w:spacing w:after="2" w:line="240" w:lineRule="auto"/>
        <w:jc w:val="both"/>
        <w:rPr>
          <w:rFonts w:ascii="Palatino Linotype" w:hAnsi="Palatino Linotype"/>
          <w:sz w:val="24"/>
          <w:szCs w:val="24"/>
          <w:lang w:val="tt-RU"/>
        </w:rPr>
      </w:pPr>
      <w:r w:rsidRPr="00D66550">
        <w:rPr>
          <w:rFonts w:ascii="Palatino Linotype" w:hAnsi="Palatino Linotype"/>
          <w:sz w:val="24"/>
          <w:szCs w:val="24"/>
        </w:rPr>
        <w:t>Институти муҳимтарини системаи сиёсӣ кадом аст;</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Итифоқҳои касаба;</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Созмони ҷавонон;</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Давлат;</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13438A">
        <w:rPr>
          <w:rFonts w:ascii="Palatino Linotype" w:hAnsi="Palatino Linotype"/>
          <w:sz w:val="24"/>
          <w:szCs w:val="24"/>
          <w:lang w:val="tt-RU"/>
        </w:rPr>
        <w:t>D</w:t>
      </w:r>
      <w:r w:rsidRPr="00D66550">
        <w:rPr>
          <w:rFonts w:ascii="Palatino Linotype" w:hAnsi="Palatino Linotype"/>
          <w:sz w:val="24"/>
          <w:szCs w:val="24"/>
          <w:lang w:val="tt-RU"/>
        </w:rPr>
        <w:t>) Ҳизбҳо;</w:t>
      </w:r>
    </w:p>
    <w:p w:rsidR="001F3937" w:rsidRPr="0013438A"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$E) Шӯърои пиронсолон;</w:t>
      </w:r>
    </w:p>
    <w:p w:rsidR="001F3937" w:rsidRPr="00D66550" w:rsidRDefault="001F3937" w:rsidP="002454AC">
      <w:pPr>
        <w:spacing w:after="2" w:line="240" w:lineRule="auto"/>
        <w:jc w:val="both"/>
        <w:rPr>
          <w:rFonts w:ascii="Palatino Linotype" w:hAnsi="Palatino Linotype"/>
          <w:sz w:val="24"/>
          <w:szCs w:val="24"/>
        </w:rPr>
      </w:pPr>
      <w:r w:rsidRPr="00D66550">
        <w:rPr>
          <w:rFonts w:ascii="Palatino Linotype" w:hAnsi="Palatino Linotype"/>
          <w:sz w:val="24"/>
          <w:szCs w:val="24"/>
        </w:rPr>
        <w:t>@143.</w:t>
      </w:r>
    </w:p>
    <w:p w:rsidR="001F3937" w:rsidRPr="00D66550" w:rsidRDefault="001F3937" w:rsidP="002454AC">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Раиси ҳукумат дар Тоҷикистон кист?</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Раиси суди конститутсионӣ;</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Раиси суди олии Тоҷикистон;</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Президенти Тоҷикистон;</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$D) Сарвазири Тоҷикистон;</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$E) Раиси маҷлиси намояндагони Тоҷикистон;</w:t>
      </w:r>
    </w:p>
    <w:p w:rsidR="001F3937" w:rsidRPr="00D66550" w:rsidRDefault="001F3937" w:rsidP="002454AC">
      <w:pPr>
        <w:spacing w:after="2" w:line="240" w:lineRule="auto"/>
        <w:jc w:val="both"/>
        <w:rPr>
          <w:rFonts w:ascii="Palatino Linotype" w:hAnsi="Palatino Linotype"/>
          <w:sz w:val="24"/>
          <w:szCs w:val="24"/>
        </w:rPr>
      </w:pPr>
      <w:r w:rsidRPr="00D66550">
        <w:rPr>
          <w:rFonts w:ascii="Palatino Linotype" w:hAnsi="Palatino Linotype"/>
          <w:sz w:val="24"/>
          <w:szCs w:val="24"/>
        </w:rPr>
        <w:t xml:space="preserve">@144. </w:t>
      </w:r>
    </w:p>
    <w:p w:rsidR="001F3937" w:rsidRPr="00D66550" w:rsidRDefault="001F3937" w:rsidP="002454AC">
      <w:pPr>
        <w:spacing w:after="2" w:line="240" w:lineRule="auto"/>
        <w:jc w:val="both"/>
        <w:rPr>
          <w:rFonts w:ascii="Palatino Linotype" w:hAnsi="Palatino Linotype"/>
          <w:sz w:val="24"/>
          <w:szCs w:val="24"/>
        </w:rPr>
      </w:pPr>
      <w:r w:rsidRPr="00D66550">
        <w:rPr>
          <w:rFonts w:ascii="Palatino Linotype" w:hAnsi="Palatino Linotype"/>
          <w:sz w:val="24"/>
          <w:szCs w:val="24"/>
        </w:rPr>
        <w:t>Президент дар Тоҷикистон чи тавр интихоб мешавад?</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ба таври овоздиҳии озод;</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ба таври умумихалқӣ;</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ба воситаи парламент;</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13438A">
        <w:rPr>
          <w:rFonts w:ascii="Palatino Linotype" w:hAnsi="Palatino Linotype"/>
          <w:sz w:val="24"/>
          <w:szCs w:val="24"/>
          <w:lang w:val="tt-RU"/>
        </w:rPr>
        <w:t>D</w:t>
      </w:r>
      <w:r w:rsidRPr="00D66550">
        <w:rPr>
          <w:rFonts w:ascii="Palatino Linotype" w:hAnsi="Palatino Linotype"/>
          <w:sz w:val="24"/>
          <w:szCs w:val="24"/>
          <w:lang w:val="tt-RU"/>
        </w:rPr>
        <w:t>) ба таври қурапартоӣ;</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$E) ба таври намояндагӣ;</w:t>
      </w:r>
    </w:p>
    <w:p w:rsidR="001F3937" w:rsidRPr="00D66550" w:rsidRDefault="001F3937" w:rsidP="002454AC">
      <w:pPr>
        <w:spacing w:after="2" w:line="240" w:lineRule="auto"/>
        <w:jc w:val="both"/>
        <w:rPr>
          <w:rFonts w:ascii="Palatino Linotype" w:hAnsi="Palatino Linotype"/>
          <w:sz w:val="24"/>
          <w:szCs w:val="24"/>
          <w:lang w:val="tt-RU"/>
        </w:rPr>
      </w:pPr>
      <w:r w:rsidRPr="00D66550">
        <w:rPr>
          <w:rFonts w:ascii="Palatino Linotype" w:hAnsi="Palatino Linotype"/>
          <w:sz w:val="24"/>
          <w:szCs w:val="24"/>
        </w:rPr>
        <w:t>@145.</w:t>
      </w:r>
    </w:p>
    <w:p w:rsidR="001F3937" w:rsidRPr="00D66550" w:rsidRDefault="001F3937" w:rsidP="002454AC">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Сиёсати давлат ба чанд тақсим мешавад?;</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ба шаш намуд;</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ба чор намуд;</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ба ду намуд;</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ба як намуд;</w:t>
      </w:r>
    </w:p>
    <w:p w:rsidR="001F3937" w:rsidRPr="00D66550" w:rsidRDefault="001F3937" w:rsidP="00042511">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$E) ба даҳ намуд;</w:t>
      </w:r>
    </w:p>
    <w:p w:rsidR="001F3937" w:rsidRPr="00D66550" w:rsidRDefault="001F3937" w:rsidP="002454AC">
      <w:pPr>
        <w:spacing w:after="2" w:line="240" w:lineRule="auto"/>
        <w:jc w:val="both"/>
        <w:rPr>
          <w:rFonts w:ascii="Palatino Linotype" w:hAnsi="Palatino Linotype"/>
          <w:sz w:val="24"/>
          <w:szCs w:val="24"/>
          <w:lang w:val="tt-RU"/>
        </w:rPr>
      </w:pPr>
      <w:r w:rsidRPr="00D66550">
        <w:rPr>
          <w:rFonts w:ascii="Palatino Linotype" w:hAnsi="Palatino Linotype"/>
          <w:sz w:val="24"/>
          <w:szCs w:val="24"/>
        </w:rPr>
        <w:t>@146.</w:t>
      </w:r>
    </w:p>
    <w:p w:rsidR="001F3937" w:rsidRPr="00D66550" w:rsidRDefault="001F3937" w:rsidP="002454AC">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Декларатсия дар бораи ҳуқуқи инсон кай қабул карда шуд?</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соли 1928;</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соли 1878;</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соли 1789;</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соли 1774;</w:t>
      </w:r>
    </w:p>
    <w:p w:rsidR="001F3937" w:rsidRPr="00D66550" w:rsidRDefault="001F3937" w:rsidP="00321063">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$E) соли 1992;</w:t>
      </w:r>
    </w:p>
    <w:p w:rsidR="001F3937" w:rsidRPr="00D66550" w:rsidRDefault="001F3937" w:rsidP="00321063">
      <w:pPr>
        <w:spacing w:after="2" w:line="240" w:lineRule="auto"/>
        <w:jc w:val="both"/>
        <w:rPr>
          <w:rFonts w:ascii="Palatino Linotype" w:hAnsi="Palatino Linotype"/>
          <w:sz w:val="24"/>
          <w:szCs w:val="24"/>
          <w:lang w:val="tt-RU"/>
        </w:rPr>
      </w:pPr>
      <w:r w:rsidRPr="00D66550">
        <w:rPr>
          <w:rFonts w:ascii="Palatino Linotype" w:hAnsi="Palatino Linotype"/>
          <w:sz w:val="24"/>
          <w:szCs w:val="24"/>
        </w:rPr>
        <w:t>@147.</w:t>
      </w:r>
    </w:p>
    <w:p w:rsidR="001F3937" w:rsidRPr="00D66550" w:rsidRDefault="001F3937" w:rsidP="00321063">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Мафҳуми демократия дар кадом асари Афлотун дода шудааст?</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дар “Инҷил”;</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дар “Капитал”;</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дар “Давлат”;</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дар “ Манифест”;</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$E) дар “Конститутсия”;</w:t>
      </w:r>
    </w:p>
    <w:p w:rsidR="001F3937" w:rsidRPr="00D66550" w:rsidRDefault="001F3937" w:rsidP="00321063">
      <w:pPr>
        <w:spacing w:after="2" w:line="240" w:lineRule="auto"/>
        <w:jc w:val="both"/>
        <w:rPr>
          <w:rFonts w:ascii="Palatino Linotype" w:hAnsi="Palatino Linotype"/>
          <w:sz w:val="24"/>
          <w:szCs w:val="24"/>
          <w:lang w:val="tt-RU"/>
        </w:rPr>
      </w:pPr>
      <w:r w:rsidRPr="00D66550">
        <w:rPr>
          <w:rFonts w:ascii="Palatino Linotype" w:hAnsi="Palatino Linotype"/>
          <w:sz w:val="24"/>
          <w:szCs w:val="24"/>
        </w:rPr>
        <w:t>@148.</w:t>
      </w:r>
    </w:p>
    <w:p w:rsidR="001F3937" w:rsidRPr="00D66550" w:rsidRDefault="001F3937" w:rsidP="00321063">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Колегияҳои интихобкунандагон дар кадом давлат фаъолият мекунад?</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дар Италия;</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дар Испания;</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дар Америка;</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Дар рассия;</w:t>
      </w:r>
    </w:p>
    <w:p w:rsidR="001F3937" w:rsidRPr="00D66550" w:rsidRDefault="001F3937" w:rsidP="00042511">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$E) дар Узбекистон;</w:t>
      </w:r>
    </w:p>
    <w:p w:rsidR="001F3937" w:rsidRPr="00D66550" w:rsidRDefault="001F3937" w:rsidP="00321063">
      <w:pPr>
        <w:spacing w:after="2" w:line="240" w:lineRule="auto"/>
        <w:jc w:val="both"/>
        <w:rPr>
          <w:rFonts w:ascii="Palatino Linotype" w:hAnsi="Palatino Linotype"/>
          <w:sz w:val="24"/>
          <w:szCs w:val="24"/>
          <w:lang w:val="tt-RU"/>
        </w:rPr>
      </w:pPr>
      <w:r w:rsidRPr="00D66550">
        <w:rPr>
          <w:rFonts w:ascii="Palatino Linotype" w:hAnsi="Palatino Linotype"/>
          <w:sz w:val="24"/>
          <w:szCs w:val="24"/>
        </w:rPr>
        <w:t>@149.</w:t>
      </w:r>
    </w:p>
    <w:p w:rsidR="001F3937" w:rsidRPr="00D66550" w:rsidRDefault="001F3937" w:rsidP="00321063">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Шакли давлатдории Тоҷикистон чи гуна аст?</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Конфедеративӣ;</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Унитарӣ;</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Федеративӣ;</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13438A">
        <w:rPr>
          <w:rFonts w:ascii="Palatino Linotype" w:hAnsi="Palatino Linotype"/>
          <w:sz w:val="24"/>
          <w:szCs w:val="24"/>
          <w:lang w:val="tt-RU"/>
        </w:rPr>
        <w:t>D</w:t>
      </w:r>
      <w:r w:rsidRPr="00D66550">
        <w:rPr>
          <w:rFonts w:ascii="Palatino Linotype" w:hAnsi="Palatino Linotype"/>
          <w:sz w:val="24"/>
          <w:szCs w:val="24"/>
          <w:lang w:val="tt-RU"/>
        </w:rPr>
        <w:t>) Манархӣ;</w:t>
      </w:r>
    </w:p>
    <w:p w:rsidR="001F3937" w:rsidRPr="00D66550" w:rsidRDefault="001F3937" w:rsidP="0013722B">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$E) Республикавӣ;</w:t>
      </w:r>
    </w:p>
    <w:p w:rsidR="001F3937" w:rsidRPr="0013438A" w:rsidRDefault="001F3937" w:rsidP="00321063">
      <w:pPr>
        <w:spacing w:after="2" w:line="240" w:lineRule="auto"/>
        <w:jc w:val="both"/>
        <w:rPr>
          <w:rFonts w:ascii="Palatino Linotype" w:hAnsi="Palatino Linotype"/>
          <w:sz w:val="24"/>
          <w:szCs w:val="24"/>
          <w:lang w:val="tt-RU"/>
        </w:rPr>
      </w:pPr>
      <w:r w:rsidRPr="0013438A">
        <w:rPr>
          <w:rFonts w:ascii="Palatino Linotype" w:hAnsi="Palatino Linotype"/>
          <w:sz w:val="24"/>
          <w:szCs w:val="24"/>
          <w:lang w:val="tt-RU"/>
        </w:rPr>
        <w:t>@150.</w:t>
      </w:r>
    </w:p>
    <w:p w:rsidR="001F3937" w:rsidRPr="00D66550" w:rsidRDefault="001F3937" w:rsidP="00321063">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Дар Тоҷикистон чанд вилоят вуҷуд дорад?</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$A) шаступанҷто;</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$B) даҳто;</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$C) се то;</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w:t>
      </w:r>
      <w:r w:rsidRPr="00D66550">
        <w:rPr>
          <w:rFonts w:ascii="Palatino Linotype" w:hAnsi="Palatino Linotype"/>
          <w:sz w:val="24"/>
          <w:szCs w:val="24"/>
          <w:lang w:val="en-US"/>
        </w:rPr>
        <w:t>D</w:t>
      </w:r>
      <w:r w:rsidRPr="00D66550">
        <w:rPr>
          <w:rFonts w:ascii="Palatino Linotype" w:hAnsi="Palatino Linotype"/>
          <w:sz w:val="24"/>
          <w:szCs w:val="24"/>
          <w:lang w:val="tt-RU"/>
        </w:rPr>
        <w:t>) дувоздаҳто;</w:t>
      </w:r>
    </w:p>
    <w:p w:rsidR="001F3937" w:rsidRPr="00D66550" w:rsidRDefault="001F3937" w:rsidP="00042511">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$E) сито;</w:t>
      </w:r>
    </w:p>
    <w:p w:rsidR="001F3937" w:rsidRPr="00D66550" w:rsidRDefault="001F3937" w:rsidP="00A779EE">
      <w:pPr>
        <w:spacing w:after="2" w:line="240" w:lineRule="auto"/>
        <w:jc w:val="both"/>
        <w:rPr>
          <w:rFonts w:ascii="Palatino Linotype" w:hAnsi="Palatino Linotype"/>
          <w:sz w:val="24"/>
          <w:szCs w:val="24"/>
          <w:lang w:val="tt-RU"/>
        </w:rPr>
      </w:pPr>
      <w:r w:rsidRPr="00D66550">
        <w:rPr>
          <w:rFonts w:ascii="Palatino Linotype" w:hAnsi="Palatino Linotype"/>
          <w:sz w:val="24"/>
          <w:szCs w:val="24"/>
          <w:lang w:val="tt-RU"/>
        </w:rPr>
        <w:t>@151.</w:t>
      </w:r>
    </w:p>
    <w:p w:rsidR="001F3937" w:rsidRPr="00D66550" w:rsidRDefault="001F3937" w:rsidP="00A779EE">
      <w:pPr>
        <w:spacing w:after="2" w:line="240" w:lineRule="auto"/>
        <w:jc w:val="both"/>
        <w:rPr>
          <w:rFonts w:ascii="Palatino Linotype" w:hAnsi="Palatino Linotype"/>
          <w:sz w:val="24"/>
          <w:szCs w:val="24"/>
        </w:rPr>
      </w:pPr>
      <w:r w:rsidRPr="00D66550">
        <w:rPr>
          <w:rFonts w:ascii="Palatino Linotype" w:hAnsi="Palatino Linotype"/>
          <w:sz w:val="24"/>
          <w:szCs w:val="24"/>
          <w:lang w:val="tt-RU"/>
        </w:rPr>
        <w:t>Тарҳи итилоотию коммуникативии системаи сиёсиро ки муайян кардааст?</w:t>
      </w:r>
    </w:p>
    <w:p w:rsidR="001F3937" w:rsidRPr="00D66550" w:rsidRDefault="001F3937" w:rsidP="006861ED">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Бертелс; ;</w:t>
      </w:r>
    </w:p>
    <w:p w:rsidR="001F3937" w:rsidRPr="00D66550" w:rsidRDefault="001F3937" w:rsidP="006861ED">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Энгелс</w:t>
      </w:r>
      <w:r w:rsidRPr="00D66550">
        <w:rPr>
          <w:rFonts w:ascii="Palatino Linotype" w:eastAsia="MS Mincho" w:hAnsi="Palatino Linotype" w:cs="MS Mincho"/>
          <w:sz w:val="24"/>
          <w:szCs w:val="24"/>
          <w:lang w:val="tt-RU"/>
        </w:rPr>
        <w:t>;</w:t>
      </w:r>
    </w:p>
    <w:p w:rsidR="001F3937" w:rsidRPr="00D66550" w:rsidRDefault="001F3937" w:rsidP="006861ED">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Мичурин;</w:t>
      </w:r>
    </w:p>
    <w:p w:rsidR="001F3937" w:rsidRPr="00D66550" w:rsidRDefault="001F3937" w:rsidP="006861ED">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Карл Дойч</w:t>
      </w:r>
      <w:r w:rsidRPr="00D66550">
        <w:rPr>
          <w:rFonts w:ascii="Palatino Linotype" w:eastAsia="MS Mincho" w:hAnsi="Palatino Linotype" w:cs="MS Mincho"/>
          <w:sz w:val="24"/>
          <w:szCs w:val="24"/>
          <w:lang w:val="tt-RU"/>
        </w:rPr>
        <w:t>;</w:t>
      </w:r>
    </w:p>
    <w:p w:rsidR="001F3937" w:rsidRPr="00D66550" w:rsidRDefault="001F3937" w:rsidP="006861ED">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Шарипов С;</w:t>
      </w:r>
    </w:p>
    <w:p w:rsidR="001F3937" w:rsidRPr="00D66550" w:rsidRDefault="001F3937" w:rsidP="006861ED">
      <w:pPr>
        <w:spacing w:after="0"/>
        <w:jc w:val="both"/>
        <w:rPr>
          <w:rFonts w:ascii="Palatino Linotype" w:hAnsi="Palatino Linotype"/>
          <w:sz w:val="24"/>
          <w:szCs w:val="24"/>
          <w:lang w:val="tt-RU"/>
        </w:rPr>
      </w:pPr>
      <w:r w:rsidRPr="00D66550">
        <w:rPr>
          <w:rFonts w:ascii="Palatino Linotype" w:hAnsi="Palatino Linotype"/>
          <w:sz w:val="24"/>
          <w:szCs w:val="24"/>
          <w:lang w:val="tt-RU"/>
        </w:rPr>
        <w:t xml:space="preserve">@152. </w:t>
      </w:r>
    </w:p>
    <w:p w:rsidR="001F3937" w:rsidRPr="00D66550" w:rsidRDefault="001F3937" w:rsidP="006861ED">
      <w:pPr>
        <w:spacing w:after="0"/>
        <w:jc w:val="both"/>
        <w:rPr>
          <w:rFonts w:ascii="Palatino Linotype" w:hAnsi="Palatino Linotype"/>
          <w:sz w:val="24"/>
          <w:szCs w:val="24"/>
          <w:lang w:val="tt-RU"/>
        </w:rPr>
      </w:pPr>
      <w:r w:rsidRPr="00D66550">
        <w:rPr>
          <w:rFonts w:ascii="Palatino Linotype" w:hAnsi="Palatino Linotype"/>
          <w:sz w:val="24"/>
          <w:szCs w:val="24"/>
          <w:lang w:val="tt-RU"/>
        </w:rPr>
        <w:t>Кадом муҳақиқ Системаи сиёсиро зер системаи ҷомеа номидааст?</w:t>
      </w:r>
    </w:p>
    <w:p w:rsidR="001F3937" w:rsidRPr="00D66550" w:rsidRDefault="001F3937" w:rsidP="006861ED">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Плеханов; ;</w:t>
      </w:r>
    </w:p>
    <w:p w:rsidR="001F3937" w:rsidRPr="00D66550" w:rsidRDefault="001F3937" w:rsidP="006861ED">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Гогол</w:t>
      </w:r>
      <w:r w:rsidRPr="00D66550">
        <w:rPr>
          <w:rFonts w:ascii="Palatino Linotype" w:eastAsia="MS Mincho" w:hAnsi="Palatino Linotype" w:cs="MS Mincho"/>
          <w:sz w:val="24"/>
          <w:szCs w:val="24"/>
          <w:lang w:val="tt-RU"/>
        </w:rPr>
        <w:t>;</w:t>
      </w:r>
    </w:p>
    <w:p w:rsidR="001F3937" w:rsidRPr="00D66550" w:rsidRDefault="001F3937" w:rsidP="006861ED">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Дойч;</w:t>
      </w:r>
    </w:p>
    <w:p w:rsidR="001F3937" w:rsidRPr="00D66550" w:rsidRDefault="001F3937" w:rsidP="006861ED">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Парсонс</w:t>
      </w:r>
      <w:r w:rsidRPr="00D66550">
        <w:rPr>
          <w:rFonts w:ascii="Palatino Linotype" w:eastAsia="MS Mincho" w:hAnsi="Palatino Linotype" w:cs="MS Mincho"/>
          <w:sz w:val="24"/>
          <w:szCs w:val="24"/>
          <w:lang w:val="tt-RU"/>
        </w:rPr>
        <w:t>;</w:t>
      </w:r>
    </w:p>
    <w:p w:rsidR="001F3937" w:rsidRPr="00D66550" w:rsidRDefault="001F3937" w:rsidP="006861ED">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Маҳмадов;</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@153.</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Кадом олимон ба системаи сиёсӣ назари хоса доштанд ?</w:t>
      </w:r>
    </w:p>
    <w:p w:rsidR="001F3937" w:rsidRPr="00D66550" w:rsidRDefault="001F3937" w:rsidP="006861ED">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$A) Ландау,Кледиш</w:t>
      </w:r>
      <w:r w:rsidRPr="00D66550">
        <w:rPr>
          <w:rFonts w:ascii="Palatino Linotype" w:eastAsia="MS Mincho" w:hAnsi="Palatino Linotype" w:cs="MS Mincho"/>
          <w:sz w:val="24"/>
          <w:szCs w:val="24"/>
          <w:lang w:val="tt-RU"/>
        </w:rPr>
        <w:t>;</w:t>
      </w:r>
    </w:p>
    <w:p w:rsidR="001F3937" w:rsidRPr="00D66550" w:rsidRDefault="001F3937" w:rsidP="006861ED">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Маҳмадов,</w:t>
      </w:r>
      <w:r w:rsidRPr="00D66550">
        <w:rPr>
          <w:rFonts w:ascii="Palatino Linotype" w:eastAsia="MS Mincho" w:hAnsi="Palatino Linotype" w:cs="MS Mincho"/>
          <w:sz w:val="24"/>
          <w:szCs w:val="24"/>
          <w:lang w:val="tt-RU"/>
        </w:rPr>
        <w:t>Зокиров;</w:t>
      </w:r>
    </w:p>
    <w:p w:rsidR="001F3937" w:rsidRPr="00D66550" w:rsidRDefault="001F3937" w:rsidP="006861ED">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$C) Д. Пауел</w:t>
      </w:r>
      <w:r w:rsidRPr="00D66550">
        <w:rPr>
          <w:rFonts w:ascii="Palatino Linotype" w:eastAsia="MS Mincho" w:hAnsi="Palatino Linotype" w:cs="MS Mincho"/>
          <w:sz w:val="24"/>
          <w:szCs w:val="24"/>
          <w:lang w:val="tt-RU"/>
        </w:rPr>
        <w:t xml:space="preserve">, </w:t>
      </w:r>
      <w:r w:rsidRPr="00D66550">
        <w:rPr>
          <w:rFonts w:ascii="Palatino Linotype" w:hAnsi="Palatino Linotype"/>
          <w:sz w:val="24"/>
          <w:szCs w:val="24"/>
          <w:lang w:val="tt-RU"/>
        </w:rPr>
        <w:t>Далтон;</w:t>
      </w:r>
    </w:p>
    <w:p w:rsidR="001F3937" w:rsidRPr="00D66550" w:rsidRDefault="001F3937" w:rsidP="006861ED">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$D) Олимов, Ҳукмишоев;</w:t>
      </w:r>
    </w:p>
    <w:p w:rsidR="001F3937" w:rsidRPr="00D66550" w:rsidRDefault="001F3937" w:rsidP="006861ED">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Миронов, Жириновски, Ахмедов Назаров;</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@154.</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Кадом олимони Рус оиди паҳлуҳои гуногуни системаи сиёсӣ тадқиқот бурдаанд ?</w:t>
      </w:r>
    </w:p>
    <w:p w:rsidR="001F3937" w:rsidRPr="00D66550" w:rsidRDefault="001F3937" w:rsidP="006861ED">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Шолхов, Толстой; ;</w:t>
      </w:r>
    </w:p>
    <w:p w:rsidR="001F3937" w:rsidRPr="00D66550" w:rsidRDefault="001F3937" w:rsidP="006861ED">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Николаев, Аристов</w:t>
      </w:r>
      <w:r w:rsidRPr="00D66550">
        <w:rPr>
          <w:rFonts w:ascii="Palatino Linotype" w:eastAsia="MS Mincho" w:hAnsi="Palatino Linotype" w:cs="MS Mincho"/>
          <w:sz w:val="24"/>
          <w:szCs w:val="24"/>
          <w:lang w:val="tt-RU"/>
        </w:rPr>
        <w:t>;</w:t>
      </w:r>
    </w:p>
    <w:p w:rsidR="001F3937" w:rsidRPr="00D66550" w:rsidRDefault="001F3937" w:rsidP="006861ED">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Соловёв, Баталов;</w:t>
      </w:r>
    </w:p>
    <w:p w:rsidR="001F3937" w:rsidRPr="00D66550" w:rsidRDefault="001F3937" w:rsidP="006861ED">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Мичурин, Струве</w:t>
      </w:r>
      <w:r w:rsidRPr="00D66550">
        <w:rPr>
          <w:rFonts w:ascii="Palatino Linotype" w:eastAsia="MS Mincho" w:hAnsi="Palatino Linotype" w:cs="MS Mincho"/>
          <w:sz w:val="24"/>
          <w:szCs w:val="24"/>
          <w:lang w:val="tt-RU"/>
        </w:rPr>
        <w:t>;</w:t>
      </w:r>
    </w:p>
    <w:p w:rsidR="001F3937" w:rsidRPr="00D66550" w:rsidRDefault="001F3937" w:rsidP="006861ED">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Путин, Струве;</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 xml:space="preserve">@155. </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Кадом олимони рус системаи сиёсиро ба шуури сиёсӣ вобаста карда аст?</w:t>
      </w:r>
    </w:p>
    <w:p w:rsidR="001F3937" w:rsidRPr="00D66550" w:rsidRDefault="001F3937" w:rsidP="006861ED">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Афанасев;</w:t>
      </w:r>
    </w:p>
    <w:p w:rsidR="001F3937" w:rsidRPr="00D66550" w:rsidRDefault="001F3937" w:rsidP="006861ED">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Шоҳназаров</w:t>
      </w:r>
      <w:r w:rsidRPr="00D66550">
        <w:rPr>
          <w:rFonts w:ascii="Palatino Linotype" w:eastAsia="MS Mincho" w:hAnsi="Palatino Linotype" w:cs="MS Mincho"/>
          <w:sz w:val="24"/>
          <w:szCs w:val="24"/>
          <w:lang w:val="tt-RU"/>
        </w:rPr>
        <w:t>;</w:t>
      </w:r>
    </w:p>
    <w:p w:rsidR="001F3937" w:rsidRPr="00D66550" w:rsidRDefault="001F3937" w:rsidP="006861ED">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Воробёв;</w:t>
      </w:r>
    </w:p>
    <w:p w:rsidR="001F3937" w:rsidRPr="00D66550" w:rsidRDefault="001F3937" w:rsidP="006861ED">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Примаков</w:t>
      </w:r>
      <w:r w:rsidRPr="00D66550">
        <w:rPr>
          <w:rFonts w:ascii="Palatino Linotype" w:eastAsia="MS Mincho" w:hAnsi="Palatino Linotype" w:cs="MS Mincho"/>
          <w:sz w:val="24"/>
          <w:szCs w:val="24"/>
          <w:lang w:val="tt-RU"/>
        </w:rPr>
        <w:t>;</w:t>
      </w:r>
    </w:p>
    <w:p w:rsidR="001F3937" w:rsidRPr="00D66550" w:rsidRDefault="001F3937" w:rsidP="006861ED">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Герасимов;</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@156.</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Кадом муҳақиқон ба вазифаҳои системаи сиёсӣ диққат додаанд ?</w:t>
      </w:r>
    </w:p>
    <w:p w:rsidR="001F3937" w:rsidRPr="00D66550" w:rsidRDefault="001F3937" w:rsidP="006861ED">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Тратский, Бухарин;</w:t>
      </w:r>
    </w:p>
    <w:p w:rsidR="001F3937" w:rsidRPr="00D66550" w:rsidRDefault="001F3937" w:rsidP="006861ED">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Михеев, Зиновев</w:t>
      </w:r>
      <w:r w:rsidRPr="00D66550">
        <w:rPr>
          <w:rFonts w:ascii="Palatino Linotype" w:eastAsia="MS Mincho" w:hAnsi="Palatino Linotype" w:cs="MS Mincho"/>
          <w:sz w:val="24"/>
          <w:szCs w:val="24"/>
          <w:lang w:val="tt-RU"/>
        </w:rPr>
        <w:t>;</w:t>
      </w:r>
    </w:p>
    <w:p w:rsidR="001F3937" w:rsidRPr="00D66550" w:rsidRDefault="001F3937" w:rsidP="006861ED">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Бурлатский, Галкин;</w:t>
      </w:r>
    </w:p>
    <w:p w:rsidR="001F3937" w:rsidRPr="00D66550" w:rsidRDefault="001F3937" w:rsidP="006861ED">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Панарин, Федосеев</w:t>
      </w:r>
      <w:r w:rsidRPr="00D66550">
        <w:rPr>
          <w:rFonts w:ascii="Palatino Linotype" w:eastAsia="MS Mincho" w:hAnsi="Palatino Linotype" w:cs="MS Mincho"/>
          <w:sz w:val="24"/>
          <w:szCs w:val="24"/>
          <w:lang w:val="tt-RU"/>
        </w:rPr>
        <w:t>;</w:t>
      </w:r>
    </w:p>
    <w:p w:rsidR="001F3937" w:rsidRPr="00D66550" w:rsidRDefault="001F3937" w:rsidP="006861ED">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Зюганов, Миронов;</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 xml:space="preserve">@157. </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Кадом олим панҷшакли системаи сиёсиро нишон додааст?</w:t>
      </w:r>
    </w:p>
    <w:p w:rsidR="001F3937" w:rsidRPr="00D66550" w:rsidRDefault="001F3937" w:rsidP="00086838">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Верба; ;</w:t>
      </w:r>
    </w:p>
    <w:p w:rsidR="001F3937" w:rsidRPr="00D66550" w:rsidRDefault="001F3937" w:rsidP="00086838">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Парсонс</w:t>
      </w:r>
      <w:r w:rsidRPr="00D66550">
        <w:rPr>
          <w:rFonts w:ascii="Palatino Linotype" w:eastAsia="MS Mincho" w:hAnsi="Palatino Linotype" w:cs="MS Mincho"/>
          <w:sz w:val="24"/>
          <w:szCs w:val="24"/>
          <w:lang w:val="tt-RU"/>
        </w:rPr>
        <w:t>;</w:t>
      </w:r>
    </w:p>
    <w:p w:rsidR="001F3937" w:rsidRPr="00D66550" w:rsidRDefault="001F3937" w:rsidP="00086838">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Бландел;</w:t>
      </w:r>
    </w:p>
    <w:p w:rsidR="001F3937" w:rsidRPr="00D66550" w:rsidRDefault="001F3937" w:rsidP="00086838">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Алменд</w:t>
      </w:r>
      <w:r w:rsidRPr="00D66550">
        <w:rPr>
          <w:rFonts w:ascii="Palatino Linotype" w:eastAsia="MS Mincho" w:hAnsi="Palatino Linotype" w:cs="MS Mincho"/>
          <w:sz w:val="24"/>
          <w:szCs w:val="24"/>
          <w:lang w:val="tt-RU"/>
        </w:rPr>
        <w:t>;</w:t>
      </w:r>
    </w:p>
    <w:p w:rsidR="001F3937" w:rsidRPr="00D66550" w:rsidRDefault="001F3937" w:rsidP="00086838">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Дойч;</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@158.</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Кадом олим системаи сиёсии Америкаро ба чор омил вобаста кардааст ?</w:t>
      </w:r>
    </w:p>
    <w:p w:rsidR="001F3937" w:rsidRPr="00D66550" w:rsidRDefault="001F3937" w:rsidP="00086838">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С. Липсет; ;</w:t>
      </w:r>
    </w:p>
    <w:p w:rsidR="001F3937" w:rsidRPr="00D66550" w:rsidRDefault="001F3937" w:rsidP="00086838">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Ҷ Комумен</w:t>
      </w:r>
      <w:r w:rsidRPr="00D66550">
        <w:rPr>
          <w:rFonts w:ascii="Palatino Linotype" w:eastAsia="MS Mincho" w:hAnsi="Palatino Linotype" w:cs="MS Mincho"/>
          <w:sz w:val="24"/>
          <w:szCs w:val="24"/>
          <w:lang w:val="tt-RU"/>
        </w:rPr>
        <w:t>;</w:t>
      </w:r>
    </w:p>
    <w:p w:rsidR="001F3937" w:rsidRPr="00D66550" w:rsidRDefault="001F3937" w:rsidP="00086838">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К. Гаджиев;</w:t>
      </w:r>
    </w:p>
    <w:p w:rsidR="001F3937" w:rsidRPr="00D66550" w:rsidRDefault="001F3937" w:rsidP="00086838">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К. Маркс</w:t>
      </w:r>
      <w:r w:rsidRPr="00D66550">
        <w:rPr>
          <w:rFonts w:ascii="Palatino Linotype" w:eastAsia="MS Mincho" w:hAnsi="Palatino Linotype" w:cs="MS Mincho"/>
          <w:sz w:val="24"/>
          <w:szCs w:val="24"/>
          <w:lang w:val="tt-RU"/>
        </w:rPr>
        <w:t>;</w:t>
      </w:r>
    </w:p>
    <w:p w:rsidR="001F3937" w:rsidRPr="00D66550" w:rsidRDefault="001F3937" w:rsidP="00086838">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Алмонд;</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@159.</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Кадом муҳақиқ навъи системаи сиёсии намояндагиро таҳқиқ кардааст?</w:t>
      </w:r>
    </w:p>
    <w:p w:rsidR="001F3937" w:rsidRPr="00D66550" w:rsidRDefault="001F3937" w:rsidP="00086838">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Б. Шаран; ;</w:t>
      </w:r>
    </w:p>
    <w:p w:rsidR="001F3937" w:rsidRPr="00D66550" w:rsidRDefault="001F3937" w:rsidP="00086838">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Д. Энтер</w:t>
      </w:r>
      <w:r w:rsidRPr="00D66550">
        <w:rPr>
          <w:rFonts w:ascii="Palatino Linotype" w:eastAsia="MS Mincho" w:hAnsi="Palatino Linotype" w:cs="MS Mincho"/>
          <w:sz w:val="24"/>
          <w:szCs w:val="24"/>
          <w:lang w:val="tt-RU"/>
        </w:rPr>
        <w:t>;</w:t>
      </w:r>
    </w:p>
    <w:p w:rsidR="001F3937" w:rsidRPr="00D66550" w:rsidRDefault="001F3937" w:rsidP="00086838">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Д. Девид;</w:t>
      </w:r>
    </w:p>
    <w:p w:rsidR="001F3937" w:rsidRPr="00D66550" w:rsidRDefault="001F3937" w:rsidP="00086838">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Ж. Блондель</w:t>
      </w:r>
      <w:r w:rsidRPr="00D66550">
        <w:rPr>
          <w:rFonts w:ascii="Palatino Linotype" w:eastAsia="MS Mincho" w:hAnsi="Palatino Linotype" w:cs="MS Mincho"/>
          <w:sz w:val="24"/>
          <w:szCs w:val="24"/>
          <w:lang w:val="tt-RU"/>
        </w:rPr>
        <w:t>;</w:t>
      </w:r>
    </w:p>
    <w:p w:rsidR="001F3937" w:rsidRPr="00D66550" w:rsidRDefault="001F3937" w:rsidP="00086838">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Михалков;</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@160.</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Системаи сиёсии Амрико чи гуна хосият дорад ?</w:t>
      </w:r>
    </w:p>
    <w:p w:rsidR="001F3937" w:rsidRPr="00D66550" w:rsidRDefault="001F3937" w:rsidP="00086838">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хосияти Лейбералӣ; ;</w:t>
      </w:r>
    </w:p>
    <w:p w:rsidR="001F3937" w:rsidRPr="00D66550" w:rsidRDefault="001F3937" w:rsidP="00086838">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хосияти Консервативӣ</w:t>
      </w:r>
      <w:r w:rsidRPr="00D66550">
        <w:rPr>
          <w:rFonts w:ascii="Palatino Linotype" w:eastAsia="MS Mincho" w:hAnsi="Palatino Linotype" w:cs="MS Mincho"/>
          <w:sz w:val="24"/>
          <w:szCs w:val="24"/>
          <w:lang w:val="tt-RU"/>
        </w:rPr>
        <w:t>;</w:t>
      </w:r>
    </w:p>
    <w:p w:rsidR="001F3937" w:rsidRPr="00D66550" w:rsidRDefault="001F3937" w:rsidP="00086838">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хосияти Динӣ;</w:t>
      </w:r>
    </w:p>
    <w:p w:rsidR="001F3937" w:rsidRPr="00D66550" w:rsidRDefault="001F3937" w:rsidP="00086838">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хосияти Тоталитарӣ</w:t>
      </w:r>
      <w:r w:rsidRPr="00D66550">
        <w:rPr>
          <w:rFonts w:ascii="Palatino Linotype" w:eastAsia="MS Mincho" w:hAnsi="Palatino Linotype" w:cs="MS Mincho"/>
          <w:sz w:val="24"/>
          <w:szCs w:val="24"/>
          <w:lang w:val="tt-RU"/>
        </w:rPr>
        <w:t>;</w:t>
      </w:r>
    </w:p>
    <w:p w:rsidR="001F3937" w:rsidRPr="00D66550" w:rsidRDefault="001F3937" w:rsidP="00086838">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хосияти Авторитарӣ;</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@161.</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Кадом муҳақиқ “Ду рисола дар бораи идоракуни”ро таълиф кардааст ?</w:t>
      </w:r>
    </w:p>
    <w:p w:rsidR="001F3937" w:rsidRPr="00D66550" w:rsidRDefault="001F3937" w:rsidP="00086838">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Ҷ Локк; ;</w:t>
      </w:r>
    </w:p>
    <w:p w:rsidR="001F3937" w:rsidRPr="00D66550" w:rsidRDefault="001F3937" w:rsidP="00086838">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М. Вебер</w:t>
      </w:r>
      <w:r w:rsidRPr="00D66550">
        <w:rPr>
          <w:rFonts w:ascii="Palatino Linotype" w:eastAsia="MS Mincho" w:hAnsi="Palatino Linotype" w:cs="MS Mincho"/>
          <w:sz w:val="24"/>
          <w:szCs w:val="24"/>
          <w:lang w:val="tt-RU"/>
        </w:rPr>
        <w:t>;</w:t>
      </w:r>
    </w:p>
    <w:p w:rsidR="001F3937" w:rsidRPr="00D66550" w:rsidRDefault="001F3937" w:rsidP="00086838">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М. Анахин;</w:t>
      </w:r>
    </w:p>
    <w:p w:rsidR="001F3937" w:rsidRPr="00D66550" w:rsidRDefault="001F3937" w:rsidP="00086838">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С. Михайловски</w:t>
      </w:r>
      <w:r w:rsidRPr="00D66550">
        <w:rPr>
          <w:rFonts w:ascii="Palatino Linotype" w:eastAsia="MS Mincho" w:hAnsi="Palatino Linotype" w:cs="MS Mincho"/>
          <w:sz w:val="24"/>
          <w:szCs w:val="24"/>
          <w:lang w:val="tt-RU"/>
        </w:rPr>
        <w:t>;</w:t>
      </w:r>
    </w:p>
    <w:p w:rsidR="001F3937" w:rsidRPr="00D66550" w:rsidRDefault="001F3937" w:rsidP="00086838">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Т. Сафронов;</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@162.</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Назарияи Шартномаи ҷамъияти аз ҷониби кадом мутафакир байён шудаанд ?</w:t>
      </w:r>
    </w:p>
    <w:p w:rsidR="001F3937" w:rsidRPr="00D66550" w:rsidRDefault="001F3937" w:rsidP="00086838">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Ж. Ж. Руссо; ;</w:t>
      </w:r>
    </w:p>
    <w:p w:rsidR="001F3937" w:rsidRPr="00D66550" w:rsidRDefault="001F3937" w:rsidP="00086838">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Томос Гобс</w:t>
      </w:r>
      <w:r w:rsidRPr="00D66550">
        <w:rPr>
          <w:rFonts w:ascii="Palatino Linotype" w:eastAsia="MS Mincho" w:hAnsi="Palatino Linotype" w:cs="MS Mincho"/>
          <w:sz w:val="24"/>
          <w:szCs w:val="24"/>
          <w:lang w:val="tt-RU"/>
        </w:rPr>
        <w:t>;</w:t>
      </w:r>
    </w:p>
    <w:p w:rsidR="001F3937" w:rsidRPr="00D66550" w:rsidRDefault="001F3937" w:rsidP="00086838">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Ж. Бойме;</w:t>
      </w:r>
    </w:p>
    <w:p w:rsidR="001F3937" w:rsidRPr="00D66550" w:rsidRDefault="001F3937" w:rsidP="00086838">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Т.Хогвуд</w:t>
      </w:r>
      <w:r w:rsidRPr="00D66550">
        <w:rPr>
          <w:rFonts w:ascii="Palatino Linotype" w:eastAsia="MS Mincho" w:hAnsi="Palatino Linotype" w:cs="MS Mincho"/>
          <w:sz w:val="24"/>
          <w:szCs w:val="24"/>
          <w:lang w:val="tt-RU"/>
        </w:rPr>
        <w:t>;</w:t>
      </w:r>
    </w:p>
    <w:p w:rsidR="001F3937" w:rsidRPr="00D66550" w:rsidRDefault="001F3937" w:rsidP="00086838">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Г. Плеханов;</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@163.</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Дар Америка як шахс чанд моротиба ҳуқуқи интихоб шудан дорад?</w:t>
      </w:r>
    </w:p>
    <w:p w:rsidR="001F3937" w:rsidRPr="00D66550" w:rsidRDefault="001F3937" w:rsidP="007F395F">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Як маротиба; ;</w:t>
      </w:r>
    </w:p>
    <w:p w:rsidR="001F3937" w:rsidRPr="00D66550" w:rsidRDefault="001F3937" w:rsidP="007F395F">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ду маротиба</w:t>
      </w:r>
      <w:r w:rsidRPr="00D66550">
        <w:rPr>
          <w:rFonts w:ascii="Palatino Linotype" w:eastAsia="MS Mincho" w:hAnsi="Palatino Linotype" w:cs="MS Mincho"/>
          <w:sz w:val="24"/>
          <w:szCs w:val="24"/>
          <w:lang w:val="tt-RU"/>
        </w:rPr>
        <w:t>;</w:t>
      </w:r>
    </w:p>
    <w:p w:rsidR="001F3937" w:rsidRPr="00D66550" w:rsidRDefault="001F3937" w:rsidP="007F395F">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чор маротиба</w:t>
      </w:r>
      <w:r w:rsidRPr="00D66550">
        <w:rPr>
          <w:rFonts w:ascii="Palatino Linotype" w:eastAsia="MS Mincho" w:hAnsi="Palatino Linotype" w:cs="MS Mincho"/>
          <w:sz w:val="24"/>
          <w:szCs w:val="24"/>
          <w:lang w:val="tt-RU"/>
        </w:rPr>
        <w:t>;</w:t>
      </w:r>
    </w:p>
    <w:p w:rsidR="001F3937" w:rsidRPr="00D66550" w:rsidRDefault="001F3937" w:rsidP="007F395F">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шаш марпотиба</w:t>
      </w:r>
      <w:r w:rsidRPr="00D66550">
        <w:rPr>
          <w:rFonts w:ascii="Palatino Linotype" w:eastAsia="MS Mincho" w:hAnsi="Palatino Linotype" w:cs="MS Mincho"/>
          <w:sz w:val="24"/>
          <w:szCs w:val="24"/>
          <w:lang w:val="tt-RU"/>
        </w:rPr>
        <w:t>;</w:t>
      </w:r>
    </w:p>
    <w:p w:rsidR="001F3937" w:rsidRPr="00D66550" w:rsidRDefault="001F3937" w:rsidP="007F395F">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бе маҳдудият;</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@164.</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Синну соли Президенти дар Америка аз чанд солагӣ иҷозат дода мешавад ?</w:t>
      </w:r>
    </w:p>
    <w:p w:rsidR="001F3937" w:rsidRPr="00D66550" w:rsidRDefault="001F3937" w:rsidP="007F395F">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Аз сини ҳафтод; ;</w:t>
      </w:r>
    </w:p>
    <w:p w:rsidR="001F3937" w:rsidRPr="00D66550" w:rsidRDefault="001F3937" w:rsidP="007F395F">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аз сини шаст</w:t>
      </w:r>
      <w:r w:rsidRPr="00D66550">
        <w:rPr>
          <w:rFonts w:ascii="Palatino Linotype" w:eastAsia="MS Mincho" w:hAnsi="Palatino Linotype" w:cs="MS Mincho"/>
          <w:sz w:val="24"/>
          <w:szCs w:val="24"/>
          <w:lang w:val="tt-RU"/>
        </w:rPr>
        <w:t>;</w:t>
      </w:r>
    </w:p>
    <w:p w:rsidR="001F3937" w:rsidRPr="00D66550" w:rsidRDefault="001F3937" w:rsidP="007F395F">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аз сини сиюпанҷ;</w:t>
      </w:r>
    </w:p>
    <w:p w:rsidR="001F3937" w:rsidRPr="00D66550" w:rsidRDefault="001F3937" w:rsidP="007F395F">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аз сини биступанҷ</w:t>
      </w:r>
      <w:r w:rsidRPr="00D66550">
        <w:rPr>
          <w:rFonts w:ascii="Palatino Linotype" w:eastAsia="MS Mincho" w:hAnsi="Palatino Linotype" w:cs="MS Mincho"/>
          <w:sz w:val="24"/>
          <w:szCs w:val="24"/>
          <w:lang w:val="tt-RU"/>
        </w:rPr>
        <w:t>;</w:t>
      </w:r>
    </w:p>
    <w:p w:rsidR="001F3937" w:rsidRPr="00D66550" w:rsidRDefault="001F3937" w:rsidP="007F395F">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сини чил солагӣ;</w:t>
      </w:r>
    </w:p>
    <w:p w:rsidR="001F3937" w:rsidRPr="00D66550" w:rsidRDefault="001F3937" w:rsidP="00321063">
      <w:pPr>
        <w:tabs>
          <w:tab w:val="left" w:pos="993"/>
          <w:tab w:val="left" w:pos="1418"/>
          <w:tab w:val="left" w:pos="1701"/>
        </w:tabs>
        <w:spacing w:after="0"/>
        <w:jc w:val="both"/>
        <w:rPr>
          <w:rFonts w:ascii="Palatino Linotype" w:hAnsi="Palatino Linotype"/>
          <w:sz w:val="24"/>
          <w:szCs w:val="24"/>
          <w:lang w:val="tt-RU"/>
        </w:rPr>
      </w:pPr>
      <w:r w:rsidRPr="00D66550">
        <w:rPr>
          <w:rFonts w:ascii="Palatino Linotype" w:hAnsi="Palatino Linotype"/>
          <w:sz w:val="24"/>
          <w:szCs w:val="24"/>
          <w:lang w:val="tt-RU"/>
        </w:rPr>
        <w:t>@165.</w:t>
      </w:r>
    </w:p>
    <w:p w:rsidR="001F3937" w:rsidRPr="00D66550" w:rsidRDefault="001F3937" w:rsidP="00321063">
      <w:pPr>
        <w:tabs>
          <w:tab w:val="left" w:pos="993"/>
          <w:tab w:val="left" w:pos="1418"/>
          <w:tab w:val="left" w:pos="1701"/>
        </w:tabs>
        <w:spacing w:after="0"/>
        <w:jc w:val="both"/>
        <w:rPr>
          <w:rFonts w:ascii="Palatino Linotype" w:hAnsi="Palatino Linotype"/>
          <w:sz w:val="24"/>
          <w:szCs w:val="24"/>
          <w:lang w:val="tt-RU"/>
        </w:rPr>
      </w:pPr>
      <w:r w:rsidRPr="00D66550">
        <w:rPr>
          <w:rFonts w:ascii="Palatino Linotype" w:hAnsi="Palatino Linotype"/>
          <w:sz w:val="24"/>
          <w:szCs w:val="24"/>
          <w:lang w:val="tt-RU"/>
        </w:rPr>
        <w:t>Тарзи ҳозираи интихоби номзад ба мақоми Президенти Америка аз кадом сол ҷорист ?</w:t>
      </w:r>
    </w:p>
    <w:p w:rsidR="001F3937" w:rsidRPr="00D66550" w:rsidRDefault="001F3937" w:rsidP="006F33C1">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аз соли 1887; ;</w:t>
      </w:r>
    </w:p>
    <w:p w:rsidR="001F3937" w:rsidRPr="00D66550" w:rsidRDefault="001F3937" w:rsidP="006F33C1">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аз соли 1905</w:t>
      </w:r>
      <w:r w:rsidRPr="00D66550">
        <w:rPr>
          <w:rFonts w:ascii="Palatino Linotype" w:eastAsia="MS Mincho" w:hAnsi="Palatino Linotype" w:cs="MS Mincho"/>
          <w:sz w:val="24"/>
          <w:szCs w:val="24"/>
          <w:lang w:val="tt-RU"/>
        </w:rPr>
        <w:t>;</w:t>
      </w:r>
    </w:p>
    <w:p w:rsidR="001F3937" w:rsidRPr="00D66550" w:rsidRDefault="001F3937" w:rsidP="006F33C1">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аз соли 1925;</w:t>
      </w:r>
    </w:p>
    <w:p w:rsidR="001F3937" w:rsidRPr="00D66550" w:rsidRDefault="001F3937" w:rsidP="006F33C1">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аз соли 1931</w:t>
      </w:r>
      <w:r w:rsidRPr="00D66550">
        <w:rPr>
          <w:rFonts w:ascii="Palatino Linotype" w:eastAsia="MS Mincho" w:hAnsi="Palatino Linotype" w:cs="MS Mincho"/>
          <w:sz w:val="24"/>
          <w:szCs w:val="24"/>
          <w:lang w:val="tt-RU"/>
        </w:rPr>
        <w:t>;</w:t>
      </w:r>
    </w:p>
    <w:p w:rsidR="001F3937" w:rsidRPr="00D66550" w:rsidRDefault="001F3937" w:rsidP="006F33C1">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аз соли 1962;</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 xml:space="preserve">@166. </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Дар Америка Интихобот дар кадом шакл мегузарад?</w:t>
      </w:r>
    </w:p>
    <w:p w:rsidR="001F3937" w:rsidRPr="00D66550" w:rsidRDefault="001F3937" w:rsidP="006F33C1">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дар шакли бевосита; ;</w:t>
      </w:r>
    </w:p>
    <w:p w:rsidR="001F3937" w:rsidRPr="00D66550" w:rsidRDefault="001F3937" w:rsidP="006F33C1">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дар шакли ба восита</w:t>
      </w:r>
      <w:r w:rsidRPr="00D66550">
        <w:rPr>
          <w:rFonts w:ascii="Palatino Linotype" w:eastAsia="MS Mincho" w:hAnsi="Palatino Linotype" w:cs="MS Mincho"/>
          <w:sz w:val="24"/>
          <w:szCs w:val="24"/>
          <w:lang w:val="tt-RU"/>
        </w:rPr>
        <w:t>;</w:t>
      </w:r>
    </w:p>
    <w:p w:rsidR="001F3937" w:rsidRPr="00D66550" w:rsidRDefault="001F3937" w:rsidP="006F33C1">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дар шакли колегияи интихобкунандагон;</w:t>
      </w:r>
    </w:p>
    <w:p w:rsidR="001F3937" w:rsidRPr="00D66550" w:rsidRDefault="001F3937" w:rsidP="006F33C1">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дар шакли пушида</w:t>
      </w:r>
      <w:r w:rsidRPr="00D66550">
        <w:rPr>
          <w:rFonts w:ascii="Palatino Linotype" w:eastAsia="MS Mincho" w:hAnsi="Palatino Linotype" w:cs="MS Mincho"/>
          <w:sz w:val="24"/>
          <w:szCs w:val="24"/>
          <w:lang w:val="tt-RU"/>
        </w:rPr>
        <w:t>;</w:t>
      </w:r>
    </w:p>
    <w:p w:rsidR="001F3937" w:rsidRPr="00D66550" w:rsidRDefault="001F3937" w:rsidP="006F33C1">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дар шакли машваратӣ, дар шакли баҳсҳо;</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 xml:space="preserve">@167. </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Муҳлати Президентии чорсола дар кадом сана ба охир мерасад?</w:t>
      </w:r>
    </w:p>
    <w:p w:rsidR="001F3937" w:rsidRPr="00D66550" w:rsidRDefault="001F3937" w:rsidP="006F33C1">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дар 20 ноябр; ;</w:t>
      </w:r>
    </w:p>
    <w:p w:rsidR="001F3937" w:rsidRPr="00D66550" w:rsidRDefault="001F3937" w:rsidP="006F33C1">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дар 20 январ</w:t>
      </w:r>
      <w:r w:rsidRPr="00D66550">
        <w:rPr>
          <w:rFonts w:ascii="Palatino Linotype" w:eastAsia="MS Mincho" w:hAnsi="Palatino Linotype" w:cs="MS Mincho"/>
          <w:sz w:val="24"/>
          <w:szCs w:val="24"/>
          <w:lang w:val="tt-RU"/>
        </w:rPr>
        <w:t>;</w:t>
      </w:r>
    </w:p>
    <w:p w:rsidR="001F3937" w:rsidRPr="00D66550" w:rsidRDefault="001F3937" w:rsidP="006F33C1">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дар 20 декабр;</w:t>
      </w:r>
    </w:p>
    <w:p w:rsidR="001F3937" w:rsidRPr="00D66550" w:rsidRDefault="001F3937" w:rsidP="006F33C1">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дар 21 декабр</w:t>
      </w:r>
      <w:r w:rsidRPr="00D66550">
        <w:rPr>
          <w:rFonts w:ascii="Palatino Linotype" w:eastAsia="MS Mincho" w:hAnsi="Palatino Linotype" w:cs="MS Mincho"/>
          <w:sz w:val="24"/>
          <w:szCs w:val="24"/>
          <w:lang w:val="tt-RU"/>
        </w:rPr>
        <w:t>;</w:t>
      </w:r>
    </w:p>
    <w:p w:rsidR="001F3937" w:rsidRPr="00D66550" w:rsidRDefault="001F3937" w:rsidP="006F33C1">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дар 25 декабр;</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@168.</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Асосгузори “консепсияи манфиатҳои миллӣ” дар Америка киҳоянд?</w:t>
      </w:r>
    </w:p>
    <w:p w:rsidR="001F3937" w:rsidRPr="00D66550" w:rsidRDefault="001F3937" w:rsidP="006F33C1">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Ален Далес, Достку;</w:t>
      </w:r>
    </w:p>
    <w:p w:rsidR="001F3937" w:rsidRPr="00D66550" w:rsidRDefault="001F3937" w:rsidP="006F33C1">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П. Сарокин, Вашингтон</w:t>
      </w:r>
      <w:r w:rsidRPr="00D66550">
        <w:rPr>
          <w:rFonts w:ascii="Palatino Linotype" w:eastAsia="MS Mincho" w:hAnsi="Palatino Linotype" w:cs="MS Mincho"/>
          <w:sz w:val="24"/>
          <w:szCs w:val="24"/>
          <w:lang w:val="tt-RU"/>
        </w:rPr>
        <w:t>;</w:t>
      </w:r>
    </w:p>
    <w:p w:rsidR="001F3937" w:rsidRPr="00D66550" w:rsidRDefault="001F3937" w:rsidP="006F33C1">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Моргентау, З. Бжезинский, Ф. Фукояма;</w:t>
      </w:r>
    </w:p>
    <w:p w:rsidR="001F3937" w:rsidRPr="00D66550" w:rsidRDefault="001F3937" w:rsidP="006F33C1">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Р.Рузвелть, Турмен</w:t>
      </w:r>
      <w:r w:rsidRPr="00D66550">
        <w:rPr>
          <w:rFonts w:ascii="Palatino Linotype" w:eastAsia="MS Mincho" w:hAnsi="Palatino Linotype" w:cs="MS Mincho"/>
          <w:sz w:val="24"/>
          <w:szCs w:val="24"/>
          <w:lang w:val="tt-RU"/>
        </w:rPr>
        <w:t>;</w:t>
      </w:r>
    </w:p>
    <w:p w:rsidR="001F3937" w:rsidRPr="00D66550" w:rsidRDefault="001F3937" w:rsidP="006F33C1">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Никсон, Обама;</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@169.</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Системаи сиёсии Англя аз кадом аср то ин ҷониб тағир наёфтааст ?</w:t>
      </w:r>
    </w:p>
    <w:p w:rsidR="001F3937" w:rsidRPr="00D66550" w:rsidRDefault="001F3937" w:rsidP="006F33C1">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аз асри Х11; ;</w:t>
      </w:r>
    </w:p>
    <w:p w:rsidR="001F3937" w:rsidRPr="00D66550" w:rsidRDefault="001F3937" w:rsidP="006F33C1">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аз асри х111</w:t>
      </w:r>
      <w:r w:rsidRPr="00D66550">
        <w:rPr>
          <w:rFonts w:ascii="Palatino Linotype" w:eastAsia="MS Mincho" w:hAnsi="Palatino Linotype" w:cs="MS Mincho"/>
          <w:sz w:val="24"/>
          <w:szCs w:val="24"/>
          <w:lang w:val="tt-RU"/>
        </w:rPr>
        <w:t>;</w:t>
      </w:r>
    </w:p>
    <w:p w:rsidR="001F3937" w:rsidRPr="00D66550" w:rsidRDefault="001F3937" w:rsidP="006F33C1">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аз асри Х1</w:t>
      </w:r>
      <w:r w:rsidRPr="00D66550">
        <w:rPr>
          <w:rFonts w:ascii="Palatino Linotype" w:hAnsi="Palatino Linotype"/>
          <w:sz w:val="24"/>
          <w:szCs w:val="24"/>
          <w:lang w:val="en-US"/>
        </w:rPr>
        <w:t>V</w:t>
      </w:r>
      <w:r w:rsidRPr="00D66550">
        <w:rPr>
          <w:rFonts w:ascii="Palatino Linotype" w:hAnsi="Palatino Linotype"/>
          <w:sz w:val="24"/>
          <w:szCs w:val="24"/>
          <w:lang w:val="tt-RU"/>
        </w:rPr>
        <w:t>;</w:t>
      </w:r>
    </w:p>
    <w:p w:rsidR="001F3937" w:rsidRPr="00D66550" w:rsidRDefault="001F3937" w:rsidP="006F33C1">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аз асриХ</w:t>
      </w:r>
      <w:r w:rsidRPr="00D66550">
        <w:rPr>
          <w:rFonts w:ascii="Palatino Linotype" w:hAnsi="Palatino Linotype"/>
          <w:sz w:val="24"/>
          <w:szCs w:val="24"/>
          <w:lang w:val="en-US"/>
        </w:rPr>
        <w:t>V</w:t>
      </w:r>
      <w:r w:rsidRPr="00D66550">
        <w:rPr>
          <w:rFonts w:ascii="Palatino Linotype" w:hAnsi="Palatino Linotype"/>
          <w:sz w:val="24"/>
          <w:szCs w:val="24"/>
        </w:rPr>
        <w:t>111</w:t>
      </w:r>
      <w:r w:rsidRPr="00D66550">
        <w:rPr>
          <w:rFonts w:ascii="Palatino Linotype" w:eastAsia="MS Mincho" w:hAnsi="Palatino Linotype" w:cs="MS Mincho"/>
          <w:sz w:val="24"/>
          <w:szCs w:val="24"/>
          <w:lang w:val="tt-RU"/>
        </w:rPr>
        <w:t>;</w:t>
      </w:r>
    </w:p>
    <w:p w:rsidR="001F3937" w:rsidRPr="00D66550" w:rsidRDefault="001F3937" w:rsidP="006F33C1">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аз асри Х</w:t>
      </w:r>
      <w:r w:rsidRPr="00D66550">
        <w:rPr>
          <w:rFonts w:ascii="Palatino Linotype" w:hAnsi="Palatino Linotype"/>
          <w:sz w:val="24"/>
          <w:szCs w:val="24"/>
        </w:rPr>
        <w:t>1</w:t>
      </w:r>
      <w:r w:rsidRPr="00D66550">
        <w:rPr>
          <w:rFonts w:ascii="Palatino Linotype" w:hAnsi="Palatino Linotype"/>
          <w:sz w:val="24"/>
          <w:szCs w:val="24"/>
          <w:lang w:val="tt-RU"/>
        </w:rPr>
        <w:t>Х;</w:t>
      </w:r>
    </w:p>
    <w:p w:rsidR="001F3937" w:rsidRPr="00D66550" w:rsidRDefault="001F3937" w:rsidP="00321063">
      <w:pPr>
        <w:spacing w:after="0"/>
        <w:jc w:val="both"/>
        <w:rPr>
          <w:rFonts w:ascii="Palatino Linotype" w:hAnsi="Palatino Linotype"/>
          <w:sz w:val="24"/>
          <w:szCs w:val="24"/>
        </w:rPr>
      </w:pPr>
      <w:r w:rsidRPr="00D66550">
        <w:rPr>
          <w:rFonts w:ascii="Palatino Linotype" w:hAnsi="Palatino Linotype"/>
          <w:sz w:val="24"/>
          <w:szCs w:val="24"/>
          <w:lang w:val="tt-RU"/>
        </w:rPr>
        <w:t>@170.</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rPr>
        <w:t>Сардори давлат дар Англия кист</w:t>
      </w:r>
      <w:r w:rsidRPr="00D66550">
        <w:rPr>
          <w:rFonts w:ascii="Palatino Linotype" w:hAnsi="Palatino Linotype"/>
          <w:sz w:val="24"/>
          <w:szCs w:val="24"/>
          <w:lang w:val="tt-RU"/>
        </w:rPr>
        <w:t>?</w:t>
      </w:r>
    </w:p>
    <w:p w:rsidR="001F3937" w:rsidRPr="00D66550" w:rsidRDefault="001F3937" w:rsidP="006F33C1">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шоҳ;</w:t>
      </w:r>
    </w:p>
    <w:p w:rsidR="001F3937" w:rsidRPr="00D66550" w:rsidRDefault="001F3937" w:rsidP="006F33C1">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сарвазир</w:t>
      </w:r>
      <w:r w:rsidRPr="00D66550">
        <w:rPr>
          <w:rFonts w:ascii="Palatino Linotype" w:eastAsia="MS Mincho" w:hAnsi="Palatino Linotype" w:cs="MS Mincho"/>
          <w:sz w:val="24"/>
          <w:szCs w:val="24"/>
          <w:lang w:val="tt-RU"/>
        </w:rPr>
        <w:t>;</w:t>
      </w:r>
    </w:p>
    <w:p w:rsidR="001F3937" w:rsidRPr="00D66550" w:rsidRDefault="001F3937" w:rsidP="006F33C1">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раиси парламент;</w:t>
      </w:r>
    </w:p>
    <w:p w:rsidR="001F3937" w:rsidRPr="00D66550" w:rsidRDefault="001F3937" w:rsidP="006F33C1">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раиси пртияи консерваторон</w:t>
      </w:r>
      <w:r w:rsidRPr="00D66550">
        <w:rPr>
          <w:rFonts w:ascii="Palatino Linotype" w:eastAsia="MS Mincho" w:hAnsi="Palatino Linotype" w:cs="MS Mincho"/>
          <w:sz w:val="24"/>
          <w:szCs w:val="24"/>
          <w:lang w:val="tt-RU"/>
        </w:rPr>
        <w:t>;</w:t>
      </w:r>
    </w:p>
    <w:p w:rsidR="001F3937" w:rsidRPr="00D66550" w:rsidRDefault="001F3937" w:rsidP="006F33C1">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раиси парти лейбористҳо;</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@171.</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Англияро ба чанд минтақа тақсим намудаанд?</w:t>
      </w:r>
    </w:p>
    <w:p w:rsidR="001F3937" w:rsidRPr="00D66550" w:rsidRDefault="001F3937" w:rsidP="006F33C1">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ба сесад минтақа; ;</w:t>
      </w:r>
    </w:p>
    <w:p w:rsidR="001F3937" w:rsidRPr="00D66550" w:rsidRDefault="001F3937" w:rsidP="006F33C1">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ба шашсаду панҷою нуҳ минтақа</w:t>
      </w:r>
      <w:r w:rsidRPr="00D66550">
        <w:rPr>
          <w:rFonts w:ascii="Palatino Linotype" w:eastAsia="MS Mincho" w:hAnsi="Palatino Linotype" w:cs="MS Mincho"/>
          <w:sz w:val="24"/>
          <w:szCs w:val="24"/>
          <w:lang w:val="tt-RU"/>
        </w:rPr>
        <w:t>;</w:t>
      </w:r>
    </w:p>
    <w:p w:rsidR="001F3937" w:rsidRPr="00D66550" w:rsidRDefault="001F3937" w:rsidP="006F33C1">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ба дусад минтақа;</w:t>
      </w:r>
    </w:p>
    <w:p w:rsidR="001F3937" w:rsidRPr="00D66550" w:rsidRDefault="001F3937" w:rsidP="006F33C1">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ба яксаду шаст минтақа</w:t>
      </w:r>
      <w:r w:rsidRPr="00D66550">
        <w:rPr>
          <w:rFonts w:ascii="Palatino Linotype" w:eastAsia="MS Mincho" w:hAnsi="Palatino Linotype" w:cs="MS Mincho"/>
          <w:sz w:val="24"/>
          <w:szCs w:val="24"/>
          <w:lang w:val="tt-RU"/>
        </w:rPr>
        <w:t>;</w:t>
      </w:r>
    </w:p>
    <w:p w:rsidR="001F3937" w:rsidRPr="00D66550" w:rsidRDefault="001F3937" w:rsidP="006F33C1">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ба сиюсе минтақа;</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@172.</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Ҳар як минтақа ба палатаи обшина чанд депутат интихоб менамоянд?</w:t>
      </w:r>
    </w:p>
    <w:p w:rsidR="001F3937" w:rsidRPr="00D66550" w:rsidRDefault="001F3937" w:rsidP="00B4230C">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даҳ депутат; ;</w:t>
      </w:r>
    </w:p>
    <w:p w:rsidR="001F3937" w:rsidRPr="00D66550" w:rsidRDefault="001F3937" w:rsidP="00B4230C">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як депутат</w:t>
      </w:r>
      <w:r w:rsidRPr="00D66550">
        <w:rPr>
          <w:rFonts w:ascii="Palatino Linotype" w:eastAsia="MS Mincho" w:hAnsi="Palatino Linotype" w:cs="MS Mincho"/>
          <w:sz w:val="24"/>
          <w:szCs w:val="24"/>
          <w:lang w:val="tt-RU"/>
        </w:rPr>
        <w:t>;</w:t>
      </w:r>
    </w:p>
    <w:p w:rsidR="001F3937" w:rsidRPr="00D66550" w:rsidRDefault="001F3937" w:rsidP="00B4230C">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ду депутат;</w:t>
      </w:r>
    </w:p>
    <w:p w:rsidR="001F3937" w:rsidRPr="00D66550" w:rsidRDefault="001F3937" w:rsidP="00B4230C">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ҳафт депутат</w:t>
      </w:r>
      <w:r w:rsidRPr="00D66550">
        <w:rPr>
          <w:rFonts w:ascii="Palatino Linotype" w:eastAsia="MS Mincho" w:hAnsi="Palatino Linotype" w:cs="MS Mincho"/>
          <w:sz w:val="24"/>
          <w:szCs w:val="24"/>
          <w:lang w:val="tt-RU"/>
        </w:rPr>
        <w:t>;</w:t>
      </w:r>
    </w:p>
    <w:p w:rsidR="001F3937" w:rsidRPr="00D66550" w:rsidRDefault="001F3937" w:rsidP="00B4230C">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чор депутат;</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@173.</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Дар ҳайати ҳукумати Англия чад гӯруҳ вазирон фаъолият доранд ?</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чор гуруҳ;</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шаш гуруҳ</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даҳ гуруҳ;</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понздаҳ гуруҳ</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се гуруҳ;</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 xml:space="preserve">@174. </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Суди шоҳӣ дар Англия кадом сол ташкил шудааст?</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соли 1935; ;</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соли 1940</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соли 1953;</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соли 1971</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соли 1978;</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@175.</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Интихоботи умуми дар Ангилядар чандсол як маротиба гузаронида мешаванд?</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дар панҷ сол; ;</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дар ҳашт сол</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дар чор сол;</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дар шаш сол</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дар ду сол;</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@176.</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Системаи интихоботӣ дар Англия дар зери кадом шиор мегузарад?</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Ҳама ба интихобот; ;</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Интихобот ба ғалаба</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Ғолиб ҳамаро соҳиб мегардад;</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Интихобот ин ҳаёт</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Ба пеш ба сӯӣ Интихобот;</w:t>
      </w:r>
    </w:p>
    <w:p w:rsidR="001F3937" w:rsidRPr="00D66550" w:rsidRDefault="001F3937" w:rsidP="00321063">
      <w:pPr>
        <w:spacing w:after="0"/>
        <w:jc w:val="both"/>
        <w:rPr>
          <w:rFonts w:ascii="Palatino Linotype" w:hAnsi="Palatino Linotype"/>
          <w:sz w:val="24"/>
          <w:szCs w:val="24"/>
        </w:rPr>
      </w:pPr>
      <w:r w:rsidRPr="00D66550">
        <w:rPr>
          <w:rFonts w:ascii="Palatino Linotype" w:hAnsi="Palatino Linotype"/>
          <w:sz w:val="24"/>
          <w:szCs w:val="24"/>
          <w:lang w:val="tt-RU"/>
        </w:rPr>
        <w:t>@177.</w:t>
      </w:r>
      <w:r w:rsidRPr="00D66550">
        <w:rPr>
          <w:rFonts w:ascii="Palatino Linotype" w:hAnsi="Palatino Linotype"/>
          <w:sz w:val="24"/>
          <w:szCs w:val="24"/>
        </w:rPr>
        <w:t xml:space="preserve"> </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rPr>
        <w:t>Конститутсияи нави Хитой кай қабул карда шуд</w:t>
      </w:r>
      <w:r w:rsidRPr="00D66550">
        <w:rPr>
          <w:rFonts w:ascii="Palatino Linotype" w:hAnsi="Palatino Linotype"/>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соли 1949; ;</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соли 1982</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соли 1978;</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соли 1980</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соли 1960; соли 1999;</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@178.</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Ҷумҳурии халқии Хитой кай ташкил шуд?</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якуми октябри с. 1935; ;</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якуми октябри с. 1940;</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якуми октябри с. 1949;</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якуми октябри с. 1960; ;</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якуми октябри с. 1975;</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 xml:space="preserve">@179. </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Бади вафоти Мао Цзэдун , ки роҳбари сиёсии Ҷумҳурии Хитой шуд?</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Джо Энлай; ;</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Дэнсяопин</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Иванов;</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Хуриев</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Брежнев;</w:t>
      </w:r>
    </w:p>
    <w:p w:rsidR="001F3937" w:rsidRPr="00D66550" w:rsidRDefault="001F3937" w:rsidP="00321063">
      <w:pPr>
        <w:spacing w:after="0"/>
        <w:jc w:val="both"/>
        <w:rPr>
          <w:rFonts w:ascii="Palatino Linotype" w:hAnsi="Palatino Linotype"/>
          <w:sz w:val="24"/>
          <w:szCs w:val="24"/>
        </w:rPr>
      </w:pPr>
      <w:r w:rsidRPr="00D66550">
        <w:rPr>
          <w:rFonts w:ascii="Palatino Linotype" w:hAnsi="Palatino Linotype"/>
          <w:sz w:val="24"/>
          <w:szCs w:val="24"/>
          <w:lang w:val="tt-RU"/>
        </w:rPr>
        <w:t>@180.</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rPr>
        <w:t>Ҷумҳурии Хитой аз чанд музофот иборат аст</w:t>
      </w:r>
      <w:r w:rsidRPr="00D66550">
        <w:rPr>
          <w:rFonts w:ascii="Palatino Linotype" w:hAnsi="Palatino Linotype"/>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аз 5 музофот; ;</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аз 22 музофот</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аз 35 музофот;</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аз12 музофот</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аз 15 музофот;</w:t>
      </w:r>
    </w:p>
    <w:p w:rsidR="001F3937" w:rsidRPr="00D66550" w:rsidRDefault="001F3937" w:rsidP="00321063">
      <w:pPr>
        <w:spacing w:after="0"/>
        <w:jc w:val="both"/>
        <w:rPr>
          <w:rFonts w:ascii="Palatino Linotype" w:hAnsi="Palatino Linotype"/>
          <w:sz w:val="24"/>
          <w:szCs w:val="24"/>
        </w:rPr>
      </w:pPr>
      <w:r w:rsidRPr="00D66550">
        <w:rPr>
          <w:rFonts w:ascii="Palatino Linotype" w:hAnsi="Palatino Linotype"/>
          <w:sz w:val="24"/>
          <w:szCs w:val="24"/>
          <w:lang w:val="tt-RU"/>
        </w:rPr>
        <w:t>@181.</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rPr>
        <w:t xml:space="preserve">Органи олии Қонунбарори </w:t>
      </w:r>
      <w:r w:rsidRPr="00D66550">
        <w:rPr>
          <w:rFonts w:ascii="Palatino Linotype" w:hAnsi="Palatino Linotype"/>
          <w:sz w:val="24"/>
          <w:szCs w:val="24"/>
          <w:lang w:val="tt-RU"/>
        </w:rPr>
        <w:t>Ҷумҳурии Хитой чи ном дорад?</w:t>
      </w:r>
    </w:p>
    <w:p w:rsidR="001F3937" w:rsidRPr="00D66550" w:rsidRDefault="001F3937" w:rsidP="00B4230C">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Маҷлиси халқӣ; ;</w:t>
      </w:r>
    </w:p>
    <w:p w:rsidR="001F3937" w:rsidRPr="00D66550" w:rsidRDefault="001F3937" w:rsidP="00B4230C">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Маҷлиси намояндагон</w:t>
      </w:r>
      <w:r w:rsidRPr="00D66550">
        <w:rPr>
          <w:rFonts w:ascii="Palatino Linotype" w:eastAsia="MS Mincho" w:hAnsi="Palatino Linotype" w:cs="MS Mincho"/>
          <w:sz w:val="24"/>
          <w:szCs w:val="24"/>
          <w:lang w:val="tt-RU"/>
        </w:rPr>
        <w:t>;</w:t>
      </w:r>
    </w:p>
    <w:p w:rsidR="001F3937" w:rsidRPr="00D66550" w:rsidRDefault="001F3937" w:rsidP="00B4230C">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Маҷлиси умумихитоии намояндагои халқ;</w:t>
      </w:r>
    </w:p>
    <w:p w:rsidR="001F3937" w:rsidRPr="00D66550" w:rsidRDefault="001F3937" w:rsidP="00B4230C">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Маҷлиси машваратӣ</w:t>
      </w:r>
      <w:r w:rsidRPr="00D66550">
        <w:rPr>
          <w:rFonts w:ascii="Palatino Linotype" w:eastAsia="MS Mincho" w:hAnsi="Palatino Linotype" w:cs="MS Mincho"/>
          <w:sz w:val="24"/>
          <w:szCs w:val="24"/>
          <w:lang w:val="tt-RU"/>
        </w:rPr>
        <w:t>;</w:t>
      </w:r>
    </w:p>
    <w:p w:rsidR="001F3937" w:rsidRPr="00D66550" w:rsidRDefault="001F3937" w:rsidP="00B4230C">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Маҷлиси давлатӣ;</w:t>
      </w:r>
    </w:p>
    <w:p w:rsidR="001F3937" w:rsidRPr="00D66550" w:rsidRDefault="001F3937" w:rsidP="00321063">
      <w:pPr>
        <w:spacing w:after="0"/>
        <w:jc w:val="both"/>
        <w:rPr>
          <w:rFonts w:ascii="Palatino Linotype" w:hAnsi="Palatino Linotype"/>
          <w:sz w:val="24"/>
          <w:szCs w:val="24"/>
        </w:rPr>
      </w:pPr>
      <w:r w:rsidRPr="00D66550">
        <w:rPr>
          <w:rFonts w:ascii="Palatino Linotype" w:hAnsi="Palatino Linotype"/>
          <w:sz w:val="24"/>
          <w:szCs w:val="24"/>
          <w:lang w:val="tt-RU"/>
        </w:rPr>
        <w:t>@182.</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rPr>
        <w:t>Дар Ҷумҳурии Хитой сардори давлат чи тавр номбар карда мешавад</w:t>
      </w:r>
      <w:r w:rsidRPr="00D66550">
        <w:rPr>
          <w:rFonts w:ascii="Palatino Linotype" w:hAnsi="Palatino Linotype"/>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Президент;</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Раиси Ҷумҳур</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Император;</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Корол</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Сарвазир;</w:t>
      </w:r>
    </w:p>
    <w:p w:rsidR="001F3937" w:rsidRPr="00D66550" w:rsidRDefault="001F3937" w:rsidP="00321063">
      <w:pPr>
        <w:spacing w:after="0"/>
        <w:jc w:val="both"/>
        <w:rPr>
          <w:rFonts w:ascii="Palatino Linotype" w:hAnsi="Palatino Linotype"/>
          <w:sz w:val="24"/>
          <w:szCs w:val="24"/>
        </w:rPr>
      </w:pPr>
      <w:r w:rsidRPr="00D66550">
        <w:rPr>
          <w:rFonts w:ascii="Palatino Linotype" w:hAnsi="Palatino Linotype"/>
          <w:sz w:val="24"/>
          <w:szCs w:val="24"/>
          <w:lang w:val="tt-RU"/>
        </w:rPr>
        <w:t>@183.</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rPr>
        <w:t>Федератсияи Россия ба чанд округ тақсим шудааст</w:t>
      </w:r>
      <w:r w:rsidRPr="00D66550">
        <w:rPr>
          <w:rFonts w:ascii="Palatino Linotype" w:hAnsi="Palatino Linotype"/>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ба 25 округ; ;</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ба 8 округ</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ба 12 округ;</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ба 16 округ</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ба 18 округ;</w:t>
      </w:r>
    </w:p>
    <w:p w:rsidR="001F3937" w:rsidRPr="00D66550" w:rsidRDefault="001F3937" w:rsidP="00321063">
      <w:pPr>
        <w:spacing w:after="0"/>
        <w:jc w:val="both"/>
        <w:rPr>
          <w:rFonts w:ascii="Palatino Linotype" w:hAnsi="Palatino Linotype"/>
          <w:sz w:val="24"/>
          <w:szCs w:val="24"/>
        </w:rPr>
      </w:pPr>
      <w:r w:rsidRPr="00D66550">
        <w:rPr>
          <w:rFonts w:ascii="Palatino Linotype" w:hAnsi="Palatino Linotype"/>
          <w:sz w:val="24"/>
          <w:szCs w:val="24"/>
          <w:lang w:val="tt-RU"/>
        </w:rPr>
        <w:t>@184.</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rPr>
        <w:t>Маҷлиси намояндагон дар Ҷумҳурии Россия чи ном дорад</w:t>
      </w:r>
      <w:r w:rsidRPr="00D66550">
        <w:rPr>
          <w:rFonts w:ascii="Palatino Linotype" w:hAnsi="Palatino Linotype"/>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Шӯрои олӣ;</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Шӯрои кӯҳансолон</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Дума;</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Рада</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Оли совет;</w:t>
      </w:r>
    </w:p>
    <w:p w:rsidR="001F3937" w:rsidRPr="00D66550" w:rsidRDefault="001F3937" w:rsidP="00321063">
      <w:pPr>
        <w:spacing w:after="0"/>
        <w:jc w:val="both"/>
        <w:rPr>
          <w:rFonts w:ascii="Palatino Linotype" w:hAnsi="Palatino Linotype"/>
          <w:sz w:val="24"/>
          <w:szCs w:val="24"/>
        </w:rPr>
      </w:pPr>
      <w:r w:rsidRPr="00D66550">
        <w:rPr>
          <w:rFonts w:ascii="Palatino Linotype" w:hAnsi="Palatino Linotype"/>
          <w:sz w:val="24"/>
          <w:szCs w:val="24"/>
          <w:lang w:val="tt-RU"/>
        </w:rPr>
        <w:t>@185.</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rPr>
        <w:t>Ба Шӯрои Федеративӣ аз ҳар субекти Россия чанд нафари намоянда пешниҳод карда мешавад</w:t>
      </w:r>
      <w:r w:rsidRPr="00D66550">
        <w:rPr>
          <w:rFonts w:ascii="Palatino Linotype" w:hAnsi="Palatino Linotype"/>
          <w:sz w:val="24"/>
          <w:szCs w:val="24"/>
          <w:lang w:val="tt-RU"/>
        </w:rPr>
        <w:t xml:space="preserve"> ?</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чор нафар; ;</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ду нафар</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шаш нафар;</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ҳашт нафар</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панҷ нафар;</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@186.</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Инқилоби Исломӣ дар Ҷумҳурии исломии Эрон кадом сол шуд?</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с. 1905; ;</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с. 1979</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с. 1965;</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с. 1923</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1945;</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 xml:space="preserve">@187. </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Мақомоти қонунбарор аз чанд қисм иборат аст?</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аз ду; ;</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аз се қисм</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аз чор қисм;</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аз се қисм</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аз панҷ қисм;</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@188.</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rPr>
        <w:t>Маҷлиси Шӯрои Исломии Эрон чанд депутат дорад</w:t>
      </w:r>
      <w:r w:rsidRPr="00D66550">
        <w:rPr>
          <w:rFonts w:ascii="Palatino Linotype" w:hAnsi="Palatino Linotype"/>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600 депутат; ;</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290 депутат</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400 депутат;</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500 депутат</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400 депутат;</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@189.</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Дар Россия чанд субъкти маъмури вуҷуд дорад?</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120 субект; ;</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112 субъкт</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63 субъект;</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83 субъект</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36 субъек;</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@190.</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Дар Тоҷикистон кай созишномаи Истиқрори Сулҳ баста шуд?</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с. 1985; ;</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с. 1976</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с. 1998;</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с. 1997</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с. 2001;</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@191.</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Ҷумҳурии Тоҷикистон кай Истиқлолияти сиёсӣ ба даст овард?</w:t>
      </w:r>
    </w:p>
    <w:p w:rsidR="001F3937" w:rsidRPr="00D66550" w:rsidRDefault="001F3937" w:rsidP="009B0C5D">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сентябри с. 1991; ;</w:t>
      </w:r>
    </w:p>
    <w:p w:rsidR="001F3937" w:rsidRPr="00D66550" w:rsidRDefault="001F3937" w:rsidP="009B0C5D">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сентябри соли 1993</w:t>
      </w:r>
      <w:r w:rsidRPr="00D66550">
        <w:rPr>
          <w:rFonts w:ascii="Palatino Linotype" w:eastAsia="MS Mincho" w:hAnsi="Palatino Linotype" w:cs="MS Mincho"/>
          <w:sz w:val="24"/>
          <w:szCs w:val="24"/>
          <w:lang w:val="tt-RU"/>
        </w:rPr>
        <w:t>;</w:t>
      </w:r>
    </w:p>
    <w:p w:rsidR="001F3937" w:rsidRPr="00D66550" w:rsidRDefault="001F3937" w:rsidP="009B0C5D">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сентябри соли 1994;</w:t>
      </w:r>
    </w:p>
    <w:p w:rsidR="001F3937" w:rsidRPr="00D66550" w:rsidRDefault="001F3937" w:rsidP="009B0C5D">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сентябри соли 2000</w:t>
      </w:r>
      <w:r w:rsidRPr="00D66550">
        <w:rPr>
          <w:rFonts w:ascii="Palatino Linotype" w:eastAsia="MS Mincho" w:hAnsi="Palatino Linotype" w:cs="MS Mincho"/>
          <w:sz w:val="24"/>
          <w:szCs w:val="24"/>
          <w:lang w:val="tt-RU"/>
        </w:rPr>
        <w:t>;</w:t>
      </w:r>
    </w:p>
    <w:p w:rsidR="001F3937" w:rsidRPr="00D66550" w:rsidRDefault="001F3937" w:rsidP="009B0C5D">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сентябри соли 2015;</w:t>
      </w:r>
    </w:p>
    <w:p w:rsidR="001F3937" w:rsidRPr="00D66550" w:rsidRDefault="001F3937" w:rsidP="00321063">
      <w:pPr>
        <w:spacing w:after="0"/>
        <w:rPr>
          <w:rFonts w:ascii="Palatino Linotype" w:hAnsi="Palatino Linotype"/>
          <w:sz w:val="24"/>
          <w:szCs w:val="24"/>
        </w:rPr>
      </w:pPr>
      <w:r w:rsidRPr="00D66550">
        <w:rPr>
          <w:rFonts w:ascii="Palatino Linotype" w:hAnsi="Palatino Linotype"/>
          <w:sz w:val="24"/>
          <w:szCs w:val="24"/>
          <w:lang w:val="tt-RU"/>
        </w:rPr>
        <w:t>@192.</w:t>
      </w:r>
    </w:p>
    <w:p w:rsidR="001F3937" w:rsidRPr="00D66550" w:rsidRDefault="001F3937" w:rsidP="00321063">
      <w:pPr>
        <w:spacing w:after="0"/>
        <w:rPr>
          <w:rFonts w:ascii="Palatino Linotype" w:hAnsi="Palatino Linotype"/>
          <w:sz w:val="24"/>
          <w:szCs w:val="24"/>
          <w:lang w:val="tt-RU"/>
        </w:rPr>
      </w:pPr>
      <w:r w:rsidRPr="00D66550">
        <w:rPr>
          <w:rFonts w:ascii="Palatino Linotype" w:hAnsi="Palatino Linotype"/>
          <w:sz w:val="24"/>
          <w:szCs w:val="24"/>
        </w:rPr>
        <w:t>Тоҷикистон чанд вилояти автономиӣ дорад</w:t>
      </w:r>
      <w:r w:rsidRPr="00D66550">
        <w:rPr>
          <w:rFonts w:ascii="Palatino Linotype" w:hAnsi="Palatino Linotype"/>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як вилоят; ;</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ду вилоят</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чор вилоят;</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шаш вилоят</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панҷ вилоят;</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@193.</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Президенти Ҷумҳурии Точикистон ба мӯҳлати чанд сол интихоб мешавад?</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ба мӯҳлати чор сол; ;</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ба мӯҳлати панҷ сол</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ба мӯҳлати хафт сол;</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ба мӯҳлати шаш сол</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ба мӯҳлати ҳашт сол;</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@194.</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Идеологияи асосии Ҷумҳурии Исломии Эрон чист?</w:t>
      </w:r>
    </w:p>
    <w:p w:rsidR="001F3937" w:rsidRPr="00D66550" w:rsidRDefault="001F3937" w:rsidP="007B1A36">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Католикӣ; ;</w:t>
      </w:r>
    </w:p>
    <w:p w:rsidR="001F3937" w:rsidRPr="00D66550" w:rsidRDefault="001F3937" w:rsidP="007B1A36">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Исломӣ</w:t>
      </w:r>
      <w:r w:rsidRPr="00D66550">
        <w:rPr>
          <w:rFonts w:ascii="Palatino Linotype" w:eastAsia="MS Mincho" w:hAnsi="Palatino Linotype" w:cs="MS Mincho"/>
          <w:sz w:val="24"/>
          <w:szCs w:val="24"/>
          <w:lang w:val="tt-RU"/>
        </w:rPr>
        <w:t>;</w:t>
      </w:r>
    </w:p>
    <w:p w:rsidR="001F3937" w:rsidRPr="00D66550" w:rsidRDefault="001F3937" w:rsidP="007B1A36">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Христианӣ;</w:t>
      </w:r>
    </w:p>
    <w:p w:rsidR="001F3937" w:rsidRPr="00D66550" w:rsidRDefault="001F3937" w:rsidP="007B1A36">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Ламизм</w:t>
      </w:r>
      <w:r w:rsidRPr="00D66550">
        <w:rPr>
          <w:rFonts w:ascii="Palatino Linotype" w:eastAsia="MS Mincho" w:hAnsi="Palatino Linotype" w:cs="MS Mincho"/>
          <w:sz w:val="24"/>
          <w:szCs w:val="24"/>
          <w:lang w:val="tt-RU"/>
        </w:rPr>
        <w:t>;</w:t>
      </w:r>
    </w:p>
    <w:p w:rsidR="001F3937" w:rsidRPr="00D66550" w:rsidRDefault="001F3937" w:rsidP="007B1A36">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Буддоия;</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@195.</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rPr>
        <w:t>Шакли идоракунии Ҷумҳурии Исломии Эрон чи гунна аст</w:t>
      </w:r>
      <w:r w:rsidRPr="00D66550">
        <w:rPr>
          <w:rFonts w:ascii="Palatino Linotype" w:hAnsi="Palatino Linotype"/>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Шоҳи; ;</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Мири</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Президенти;</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парламентӣ</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Конфедеративӣ;</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@196.</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Конститутсияи Ҷумҳурии панҷуми Фаронса кай қабул шуд?</w:t>
      </w:r>
    </w:p>
    <w:p w:rsidR="001F3937" w:rsidRPr="00D66550" w:rsidRDefault="001F3937" w:rsidP="007B1A36">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сентябри соли 1954; ;</w:t>
      </w:r>
    </w:p>
    <w:p w:rsidR="001F3937" w:rsidRPr="00D66550" w:rsidRDefault="001F3937" w:rsidP="007B1A36">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сентябри соли 1963</w:t>
      </w:r>
      <w:r w:rsidRPr="00D66550">
        <w:rPr>
          <w:rFonts w:ascii="Palatino Linotype" w:eastAsia="MS Mincho" w:hAnsi="Palatino Linotype" w:cs="MS Mincho"/>
          <w:sz w:val="24"/>
          <w:szCs w:val="24"/>
          <w:lang w:val="tt-RU"/>
        </w:rPr>
        <w:t>;</w:t>
      </w:r>
    </w:p>
    <w:p w:rsidR="001F3937" w:rsidRPr="00D66550" w:rsidRDefault="001F3937" w:rsidP="007B1A36">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сентябри соли 1958;</w:t>
      </w:r>
    </w:p>
    <w:p w:rsidR="001F3937" w:rsidRPr="00D66550" w:rsidRDefault="001F3937" w:rsidP="007B1A36">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сентябри соли 1975</w:t>
      </w:r>
      <w:r w:rsidRPr="00D66550">
        <w:rPr>
          <w:rFonts w:ascii="Palatino Linotype" w:eastAsia="MS Mincho" w:hAnsi="Palatino Linotype" w:cs="MS Mincho"/>
          <w:sz w:val="24"/>
          <w:szCs w:val="24"/>
          <w:lang w:val="tt-RU"/>
        </w:rPr>
        <w:t>;</w:t>
      </w:r>
    </w:p>
    <w:p w:rsidR="001F3937" w:rsidRPr="00D66550" w:rsidRDefault="001F3937" w:rsidP="007B1A36">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сентябри соли 1984, сентябри соли 2010;</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@197.</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Органи олии қонунбарори Франсия чи ном дорад?</w:t>
      </w:r>
    </w:p>
    <w:p w:rsidR="001F3937" w:rsidRPr="00D66550" w:rsidRDefault="001F3937" w:rsidP="007B1A36">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Думаи давлатӣ; ;</w:t>
      </w:r>
    </w:p>
    <w:p w:rsidR="001F3937" w:rsidRPr="00D66550" w:rsidRDefault="001F3937" w:rsidP="007B1A36">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Верховний Совет</w:t>
      </w:r>
      <w:r w:rsidRPr="00D66550">
        <w:rPr>
          <w:rFonts w:ascii="Palatino Linotype" w:eastAsia="MS Mincho" w:hAnsi="Palatino Linotype" w:cs="MS Mincho"/>
          <w:sz w:val="24"/>
          <w:szCs w:val="24"/>
          <w:lang w:val="tt-RU"/>
        </w:rPr>
        <w:t>;</w:t>
      </w:r>
    </w:p>
    <w:p w:rsidR="001F3937" w:rsidRPr="00D66550" w:rsidRDefault="001F3937" w:rsidP="007B1A36">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Маҷлиси миллӣ;</w:t>
      </w:r>
    </w:p>
    <w:p w:rsidR="001F3937" w:rsidRPr="00D66550" w:rsidRDefault="001F3937" w:rsidP="007B1A36">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Совети олӣ</w:t>
      </w:r>
      <w:r w:rsidRPr="00D66550">
        <w:rPr>
          <w:rFonts w:ascii="Palatino Linotype" w:eastAsia="MS Mincho" w:hAnsi="Palatino Linotype" w:cs="MS Mincho"/>
          <w:sz w:val="24"/>
          <w:szCs w:val="24"/>
          <w:lang w:val="tt-RU"/>
        </w:rPr>
        <w:t>;</w:t>
      </w:r>
    </w:p>
    <w:p w:rsidR="001F3937" w:rsidRPr="00D66550" w:rsidRDefault="001F3937" w:rsidP="007B1A36">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Маҷлиси намояндагон, Шӯрои ҳамкорӣ;</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@198.</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Ҳудуди Франсия ба чанд минтақа тақсим мешавад?</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ба 22 минтақа; ;</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ба 15 минтақа</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ба 32минтақа;</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ба 40 минтақа</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ба 18 минтақа;</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@199.</w:t>
      </w:r>
    </w:p>
    <w:p w:rsidR="001F3937" w:rsidRPr="00D66550" w:rsidRDefault="001F3937" w:rsidP="00321063">
      <w:pPr>
        <w:spacing w:after="0"/>
        <w:jc w:val="both"/>
        <w:rPr>
          <w:rFonts w:ascii="Palatino Linotype" w:hAnsi="Palatino Linotype"/>
          <w:sz w:val="24"/>
          <w:szCs w:val="24"/>
          <w:lang w:val="tt-RU"/>
        </w:rPr>
      </w:pPr>
      <w:r w:rsidRPr="00D66550">
        <w:rPr>
          <w:rFonts w:ascii="Palatino Linotype" w:hAnsi="Palatino Linotype"/>
          <w:sz w:val="24"/>
          <w:szCs w:val="24"/>
          <w:lang w:val="tt-RU"/>
        </w:rPr>
        <w:t>Шарл де Голл президенти кадом мамлакат буд?</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Англия; ;</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Истония</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Франсия;</w:t>
      </w:r>
    </w:p>
    <w:p w:rsidR="001F3937" w:rsidRPr="00D66550" w:rsidRDefault="001F3937" w:rsidP="001525A9">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Голандия</w:t>
      </w:r>
      <w:r w:rsidRPr="00D66550">
        <w:rPr>
          <w:rFonts w:ascii="Palatino Linotype" w:eastAsia="MS Mincho" w:hAnsi="Palatino Linotype" w:cs="MS Mincho"/>
          <w:sz w:val="24"/>
          <w:szCs w:val="24"/>
          <w:lang w:val="tt-RU"/>
        </w:rPr>
        <w:t>;</w:t>
      </w:r>
    </w:p>
    <w:p w:rsidR="001F3937" w:rsidRPr="00D66550" w:rsidRDefault="001F3937" w:rsidP="001525A9">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Италия;</w:t>
      </w:r>
    </w:p>
    <w:p w:rsidR="001F3937" w:rsidRPr="00D66550" w:rsidRDefault="001F3937" w:rsidP="00D44FB6">
      <w:pPr>
        <w:spacing w:after="0"/>
        <w:jc w:val="both"/>
        <w:rPr>
          <w:rFonts w:ascii="Palatino Linotype" w:hAnsi="Palatino Linotype"/>
          <w:sz w:val="24"/>
          <w:szCs w:val="24"/>
          <w:lang w:val="tt-RU"/>
        </w:rPr>
      </w:pPr>
      <w:r w:rsidRPr="00D66550">
        <w:rPr>
          <w:rFonts w:ascii="Palatino Linotype" w:hAnsi="Palatino Linotype"/>
          <w:sz w:val="24"/>
          <w:szCs w:val="24"/>
          <w:lang w:val="tt-RU"/>
        </w:rPr>
        <w:t xml:space="preserve">@200. </w:t>
      </w:r>
    </w:p>
    <w:p w:rsidR="001F3937" w:rsidRPr="00D66550" w:rsidRDefault="001F3937" w:rsidP="00D44FB6">
      <w:pPr>
        <w:spacing w:after="0"/>
        <w:jc w:val="both"/>
        <w:rPr>
          <w:rFonts w:ascii="Palatino Linotype" w:hAnsi="Palatino Linotype"/>
          <w:sz w:val="24"/>
          <w:szCs w:val="24"/>
          <w:lang w:val="tt-RU"/>
        </w:rPr>
      </w:pPr>
      <w:r w:rsidRPr="00D66550">
        <w:rPr>
          <w:rFonts w:ascii="Palatino Linotype" w:hAnsi="Palatino Linotype"/>
          <w:sz w:val="24"/>
          <w:szCs w:val="24"/>
          <w:lang w:val="tt-RU"/>
        </w:rPr>
        <w:t>Дар Тоҷикистон кадом шакли идоракунӣ вуҷуд дорад?</w:t>
      </w:r>
    </w:p>
    <w:p w:rsidR="001F3937" w:rsidRPr="00D66550" w:rsidRDefault="001F3937" w:rsidP="00C4426B">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$A) Парламентӣ; ;</w:t>
      </w:r>
    </w:p>
    <w:p w:rsidR="001F3937" w:rsidRPr="00D66550" w:rsidRDefault="001F3937" w:rsidP="00C4426B">
      <w:pPr>
        <w:tabs>
          <w:tab w:val="num" w:pos="0"/>
        </w:tabs>
        <w:spacing w:after="0"/>
        <w:jc w:val="both"/>
        <w:rPr>
          <w:rFonts w:ascii="Palatino Linotype" w:eastAsia="MS Mincho" w:hAnsi="Palatino Linotype" w:cs="MS Mincho"/>
          <w:sz w:val="24"/>
          <w:szCs w:val="24"/>
          <w:lang w:val="tt-RU"/>
        </w:rPr>
      </w:pPr>
      <w:r w:rsidRPr="00D66550">
        <w:rPr>
          <w:rFonts w:ascii="Palatino Linotype" w:eastAsia="MS Mincho" w:hAnsi="Palatino Linotype" w:cs="MS Mincho"/>
          <w:sz w:val="24"/>
          <w:szCs w:val="24"/>
          <w:lang w:val="tt-RU"/>
        </w:rPr>
        <w:t>$</w:t>
      </w:r>
      <w:r w:rsidRPr="00D66550">
        <w:rPr>
          <w:rFonts w:ascii="Palatino Linotype" w:eastAsia="MS Mincho" w:hAnsi="Palatino Linotype"/>
          <w:sz w:val="24"/>
          <w:szCs w:val="24"/>
          <w:lang w:val="tt-RU"/>
        </w:rPr>
        <w:t>B</w:t>
      </w:r>
      <w:r w:rsidRPr="00D66550">
        <w:rPr>
          <w:rFonts w:ascii="Palatino Linotype" w:hAnsi="Palatino Linotype"/>
          <w:sz w:val="24"/>
          <w:szCs w:val="24"/>
          <w:lang w:val="tt-RU"/>
        </w:rPr>
        <w:t>) Президентӣ</w:t>
      </w:r>
      <w:r w:rsidRPr="00D66550">
        <w:rPr>
          <w:rFonts w:ascii="Palatino Linotype" w:eastAsia="MS Mincho" w:hAnsi="Palatino Linotype" w:cs="MS Mincho"/>
          <w:sz w:val="24"/>
          <w:szCs w:val="24"/>
          <w:lang w:val="tt-RU"/>
        </w:rPr>
        <w:t>;</w:t>
      </w:r>
    </w:p>
    <w:p w:rsidR="001F3937" w:rsidRPr="00D66550" w:rsidRDefault="001F3937" w:rsidP="00C4426B">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$C) Шоҳигарӣ;</w:t>
      </w:r>
    </w:p>
    <w:p w:rsidR="001F3937" w:rsidRPr="00D66550" w:rsidRDefault="001F3937" w:rsidP="00C4426B">
      <w:pPr>
        <w:tabs>
          <w:tab w:val="num" w:pos="0"/>
        </w:tabs>
        <w:spacing w:after="0"/>
        <w:jc w:val="both"/>
        <w:rPr>
          <w:rFonts w:ascii="Palatino Linotype" w:eastAsia="MS Mincho" w:hAnsi="Palatino Linotype" w:cs="MS Mincho"/>
          <w:sz w:val="24"/>
          <w:szCs w:val="24"/>
          <w:lang w:val="tt-RU"/>
        </w:rPr>
      </w:pPr>
      <w:r w:rsidRPr="00D66550">
        <w:rPr>
          <w:rFonts w:ascii="Palatino Linotype" w:hAnsi="Palatino Linotype"/>
          <w:sz w:val="24"/>
          <w:szCs w:val="24"/>
          <w:lang w:val="tt-RU"/>
        </w:rPr>
        <w:t>$D) императорӣ</w:t>
      </w:r>
      <w:r w:rsidRPr="00D66550">
        <w:rPr>
          <w:rFonts w:ascii="Palatino Linotype" w:eastAsia="MS Mincho" w:hAnsi="Palatino Linotype" w:cs="MS Mincho"/>
          <w:sz w:val="24"/>
          <w:szCs w:val="24"/>
          <w:lang w:val="tt-RU"/>
        </w:rPr>
        <w:t>;</w:t>
      </w:r>
    </w:p>
    <w:p w:rsidR="001F3937" w:rsidRPr="00D66550" w:rsidRDefault="001F3937" w:rsidP="00D44FB6">
      <w:pPr>
        <w:tabs>
          <w:tab w:val="num" w:pos="0"/>
        </w:tabs>
        <w:spacing w:after="0"/>
        <w:jc w:val="both"/>
        <w:rPr>
          <w:rFonts w:ascii="Palatino Linotype" w:hAnsi="Palatino Linotype"/>
          <w:sz w:val="24"/>
          <w:szCs w:val="24"/>
          <w:lang w:val="tt-RU"/>
        </w:rPr>
      </w:pPr>
      <w:r w:rsidRPr="00D66550">
        <w:rPr>
          <w:rFonts w:ascii="Palatino Linotype" w:hAnsi="Palatino Linotype"/>
          <w:sz w:val="24"/>
          <w:szCs w:val="24"/>
          <w:lang w:val="tt-RU"/>
        </w:rPr>
        <w:t>$E) Роҳбарии Колективӣ;</w:t>
      </w:r>
    </w:p>
    <w:p w:rsidR="001F3937" w:rsidRPr="00D66550" w:rsidRDefault="001F3937" w:rsidP="00D44FB6">
      <w:pPr>
        <w:spacing w:after="0" w:line="240" w:lineRule="auto"/>
        <w:jc w:val="both"/>
        <w:rPr>
          <w:rFonts w:ascii="Palatino Linotype" w:hAnsi="Palatino Linotype"/>
          <w:sz w:val="24"/>
          <w:szCs w:val="24"/>
          <w:lang w:val="tt-RU"/>
        </w:rPr>
      </w:pPr>
      <w:r w:rsidRPr="00D66550">
        <w:rPr>
          <w:rFonts w:ascii="Palatino Linotype" w:hAnsi="Palatino Linotype"/>
          <w:sz w:val="24"/>
          <w:szCs w:val="24"/>
          <w:lang w:val="tt-RU"/>
        </w:rPr>
        <w:t>@201.</w:t>
      </w:r>
    </w:p>
    <w:p w:rsidR="001F3937" w:rsidRPr="00D66550" w:rsidRDefault="001F3937" w:rsidP="00D44FB6">
      <w:pPr>
        <w:spacing w:after="0" w:line="240" w:lineRule="auto"/>
        <w:jc w:val="both"/>
        <w:rPr>
          <w:rFonts w:ascii="Palatino Linotype" w:hAnsi="Palatino Linotype"/>
          <w:sz w:val="24"/>
          <w:szCs w:val="24"/>
          <w:lang w:val="tt-RU"/>
        </w:rPr>
      </w:pPr>
      <w:r w:rsidRPr="00D66550">
        <w:rPr>
          <w:rFonts w:ascii="Palatino Linotype" w:hAnsi="Palatino Linotype"/>
          <w:sz w:val="24"/>
          <w:szCs w:val="24"/>
          <w:lang w:val="tt-RU"/>
        </w:rPr>
        <w:t>Таснифи конститутсияҳои мамлакатҳои хориҷӣ вобаста аз сохторашон чӣ гуна сурат мегиранд?;</w:t>
      </w:r>
    </w:p>
    <w:p w:rsidR="001F3937" w:rsidRPr="00D66550" w:rsidRDefault="001F3937" w:rsidP="00D44FB6">
      <w:pPr>
        <w:spacing w:after="0" w:line="240" w:lineRule="auto"/>
        <w:jc w:val="both"/>
        <w:rPr>
          <w:rFonts w:ascii="Palatino Linotype" w:hAnsi="Palatino Linotype"/>
          <w:sz w:val="24"/>
          <w:szCs w:val="24"/>
          <w:lang w:val="tt-RU"/>
        </w:rPr>
      </w:pPr>
      <w:r w:rsidRPr="00D66550">
        <w:rPr>
          <w:rFonts w:ascii="Palatino Linotype" w:hAnsi="Palatino Linotype"/>
          <w:sz w:val="24"/>
          <w:szCs w:val="24"/>
          <w:lang w:val="tt-RU"/>
        </w:rPr>
        <w:t>$A) Вобаста аз сохторашон конститутсияҳои мамлакатҳои хориҷиро ба ду намуд ҷудо менамоянд: конститутсияҳои мураттабшуда ва конститутсияҳои номураттабшуда;</w:t>
      </w:r>
    </w:p>
    <w:p w:rsidR="001F3937" w:rsidRPr="00D66550" w:rsidRDefault="001F3937" w:rsidP="00D44FB6">
      <w:pPr>
        <w:spacing w:after="0" w:line="240" w:lineRule="auto"/>
        <w:jc w:val="both"/>
        <w:rPr>
          <w:rFonts w:ascii="Palatino Linotype" w:hAnsi="Palatino Linotype"/>
          <w:sz w:val="24"/>
          <w:szCs w:val="24"/>
          <w:lang w:val="tt-RU"/>
        </w:rPr>
      </w:pPr>
      <w:r w:rsidRPr="00D66550">
        <w:rPr>
          <w:rFonts w:ascii="Palatino Linotype" w:hAnsi="Palatino Linotype"/>
          <w:sz w:val="24"/>
          <w:szCs w:val="24"/>
          <w:lang w:val="tt-RU"/>
        </w:rPr>
        <w:t>$B) Вобаста аз сохторашон конститутсияҳои мамлакатҳои хориҷиро ба се намуд ҷудо менамоянд: конститутсияҳои мураттабшуда, конститутсияҳои номураттабшуда ва конститутсияҳое, ки бояд мураттаб карда шаванд;</w:t>
      </w:r>
    </w:p>
    <w:p w:rsidR="001F3937" w:rsidRPr="0013438A" w:rsidRDefault="001F3937" w:rsidP="00D44FB6">
      <w:pPr>
        <w:spacing w:after="0" w:line="240" w:lineRule="auto"/>
        <w:jc w:val="both"/>
        <w:rPr>
          <w:rFonts w:ascii="Palatino Linotype" w:hAnsi="Palatino Linotype"/>
          <w:sz w:val="24"/>
          <w:szCs w:val="24"/>
          <w:lang w:val="tt-RU"/>
        </w:rPr>
      </w:pPr>
      <w:r w:rsidRPr="0013438A">
        <w:rPr>
          <w:rFonts w:ascii="Palatino Linotype" w:hAnsi="Palatino Linotype"/>
          <w:sz w:val="24"/>
          <w:szCs w:val="24"/>
          <w:lang w:val="tt-RU"/>
        </w:rPr>
        <w:t>$C) Вобаста аз сохторашон конститутсияҳои мамлакатҳои хориҷиро ба ду намуд ҷудо менамоянд: конститутсияҳои навишташуда ва конститутсияҳои нонавишта;</w:t>
      </w:r>
    </w:p>
    <w:p w:rsidR="001F3937" w:rsidRPr="0013438A" w:rsidRDefault="001F3937" w:rsidP="00D44FB6">
      <w:pPr>
        <w:spacing w:after="0" w:line="240" w:lineRule="auto"/>
        <w:jc w:val="both"/>
        <w:rPr>
          <w:rFonts w:ascii="Palatino Linotype" w:hAnsi="Palatino Linotype"/>
          <w:sz w:val="24"/>
          <w:szCs w:val="24"/>
          <w:lang w:val="tt-RU"/>
        </w:rPr>
      </w:pPr>
      <w:r w:rsidRPr="0013438A">
        <w:rPr>
          <w:rFonts w:ascii="Palatino Linotype" w:hAnsi="Palatino Linotype"/>
          <w:sz w:val="24"/>
          <w:szCs w:val="24"/>
          <w:lang w:val="tt-RU"/>
        </w:rPr>
        <w:t>$D) Вобаста аз сохторашон конститутсияҳои мамлакатҳои хориҷиро ба ду намуд ҷудо менамоянд: конститутсияҳои доимӣ ва конститутсияҳои муваққатӣ;</w:t>
      </w:r>
    </w:p>
    <w:p w:rsidR="001F3937" w:rsidRPr="0013438A" w:rsidRDefault="001F3937" w:rsidP="00D44FB6">
      <w:pPr>
        <w:spacing w:after="0" w:line="240" w:lineRule="auto"/>
        <w:jc w:val="both"/>
        <w:rPr>
          <w:rFonts w:ascii="Palatino Linotype" w:hAnsi="Palatino Linotype"/>
          <w:sz w:val="24"/>
          <w:szCs w:val="24"/>
          <w:lang w:val="tt-RU"/>
        </w:rPr>
      </w:pPr>
      <w:r w:rsidRPr="0013438A">
        <w:rPr>
          <w:rFonts w:ascii="Palatino Linotype" w:hAnsi="Palatino Linotype"/>
          <w:sz w:val="24"/>
          <w:szCs w:val="24"/>
          <w:lang w:val="tt-RU"/>
        </w:rPr>
        <w:t>$E) Вобаста ба сохторашон конститутсияҳои мамлакатҳои хориҷиро ба чор намуд ҷудо менамоянд: конститутсияҳои мураттабшуда, конститутсияҳои ғайри мураттабшуда, конститутсияҳои пурмазмун ва конститутсияҳои кӯҳан;</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@202.</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Назорати конститутсионӣ бо кадом мақсад таъсис дода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Назорати конститутсионӣ бо мақсади таъмини волоияти Конститутсия, мустақиман амал намудани меъёрҳои он дар қаламрави кишвар, ҳифзи Конститутсия ва ҳифзи ҳуқуқу озодиҳои инсон ва шаҳрванд дар мамлакатҳои хориҷӣ таъсис дода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Назорати конститутсионӣ бо мақсади таъмини риояи ҳуқуқу озодиҳои инсон ва шаҳрванд, назорати қонститутсия ва қонунҳо, инчунин барои ҳифзи мақомоти давлатӣ дар мамлакатҳои хориҷӣ таъсис дода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Назорати конститутсионӣ бо мақсади риояи қонунӣ будани интихобот ва раъйпурсӣ, инчунин ҳифзи сохтори конститутсионӣ дар мамлакатҳои хориҷӣ таъсис дода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Назорати конститутсионӣ бо мақсади қабули қонститутсия, ҳифзи он, таъмини риояи ҳуқуқу озодиҳои инсон ва шаҳрванд дар мамлакатҳои хориҷӣ таъсис дода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Назорати конститутсионӣ бо мақсади гузаронидани интихоботи парламент, сардори давлат, ҳифзи конститутсия, таъмини мустақиман амал намудани меъёрҳои он дар қаламрави кишвар ва ҳимояи сохтори конститутсионӣ дар мамлакатҳои хориҷӣ таъсис дода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@203.</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Нишонаҳои асосии давлати ҳуқуқбунёд кадомҳоянд?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Волоияти қонун, қатъияти қонуният, масъулияти тарафайн ва эътирофи усулҳои тақсимоти ҳокимият;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Волоияти қонун, озодии виҷдон, қатъияти қонуният ва масъулияти тарафайн;</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Волоияти қонуни асосӣ, инкишофи озодона, масъулияти тарафайн ва демократияи озод;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Волоияти қонун, кафолати ҳуқуқу озодиҳо ва тақсимоти ҳокимият;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Волояти қонун, кафолатнокии ҳуқуқҳои шаҳрвандон, мавҷудияти ҳифзҳо ва масъулияти яктарафа;</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@204.</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Нишонаҳои асосии давлати демократӣ кадомҳоянд?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Волоияти қонун, баробарҳуқуқии шаҳрвандон, озодии шаҳрвандон, озодии шаҳрвандон ва мавҷудияти шохаҳои ҳокимият;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Эълони ҳуқуқу озодиҳои инсон ва шаҳрванд ва таъмини кафолатнокии онҳо дар конститутсияи кишвар, эътирофи низоми намояндагӣ ва таъмини принсипи интихобӣ будани он, дар баробари ҳифзҳои ҳукумати таъмини фаъолияти озодонаи дигар ҳизбҳои сиёсӣ;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Эътирофи низоми намояндагӣ ва принсипи интихобӣ будани он, волоияти қонун, мавҷудияти ҳизбҳои гуногуни сиёсӣ ва интихоботи озод дар кишвар;</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Эълон ва таъмини кафолатнокии ҳуқуқу озодиҳои инсон ва шаҳрванд дар Конститутсияи кишвар, мавҷудияти низоми намояндагӣ ва таъмини интихобӣ будани он, масъулияти тарафайн;</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Кафолатнокии ҳуқуқу озодиҳои инсон ва шаҳрванд дар конститутсияи кишвар, мавҷудияти гуногунандешии сиёсӣ ва мафкуравӣ ва интихоби озоди парламент;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@205.</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Давлати дунявӣ чӣ маъно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Давлати дунявӣ давлатест, ки дар он дин эътироф карда намешавад;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Давлати дунявӣ давлатест, ки онро тамоми ҷаҳон эътироф кардааст;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Давлати дунявӣ давлатест, ки дар он ягон мафкура ба ҳайси мафкураи давлатӣ ё ҳатмӣ эътироф намешавад;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Давлати дунявӣ давлатест, ки дар он ҳамаи динҳо якхела мебошанд;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Давлати дунявӣ давлатест, ки дар он ба ягон мафкура афзалият дода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@206.</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Ҳизби сиёсӣ чист?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Ҳизби сиёсӣ гуфта қисми нисбатан фаъол, бошуур ва мутташакили ҷамъиятиро меноманд, ки манфиати гурӯҳи муайяни иҷтимоиро бо мақсади ноил гардидани ҳокимият ва таъсир расонидан ба он ифода менамояд;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Ҳизби сиёсӣ гуфта иттиҳодияҳои ҷамъиятиро меноманд, ки бо мақсади ба даст овардани ҳокимияти давлатӣ ташкил карда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Ҳизби сиёсӣ гуфта қисми ҷудонашавандаи ҷомеаро мегӯянд, ки танҳо як мақсад - ғасби ҳокимиятро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Ҳизби сиёсӣ гуфта гурӯҳи одамонеро мегӯянд, ки бо мақсади ташкили ҳокимият ташкил карда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Ҳизби сиёсӣ ин ташкилоти ҷамъиятиест, ки дар ҳар як давлати демократӣ фаъолият мекунад;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@207.</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Низоми ҳизбӣ гуфта чиро меноманд?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Низоми ҳизбӣ мавҷудияти ҳизбҳои сиёсиро дар ҳар як кишвар мефаҳмонад;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Низоми ҳизби бисёрҳизбиятро мефаҳмонад;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Низоми ҳизби имконияти ҳизбҳои сиёсиро дар ташкили Ҳукумат дар назар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Низоми ҳизбӣ гуфта маҷмӯи ҳизбҳои сиёсӣ фахмида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Низоми ҳизбӣ фаъолияти ҳар як ҳизбро дар интихобот дар назар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@208.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Намудҳои низоми ҳизбӣ кадомҳоянд?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Низоми ҳизбӣ ду намуд дорад: дуҳизбӣ ва бисёрҳизбӣ;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Низоми ҳизбӣ се намуд мешавад: як ҳизбӣ, ду ҳизбӣ ва бисёрҳизбӣ;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Низоми ҳизбӣ се намуд мешавад: якҳизбӣ, бисёрҳизбӣ ва бисёрҳизбият;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Низоми ҳизбӣ се намуд мешавад: якҳизбӣ, дуҳизбӣ ва бисёрҳизбият, яъне мавҷудияти якчанд ҳизбҳои сиёсӣ дар кишвар;</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Низоми ҳизбӣ ду намуд мешавад: бисёрҳизбӣ ва бисёрҳизбият;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@209.</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Кадом намудҳои низоми бисёрҳизбиро медонед?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Ду намуди низоми бисёрҳизбӣ дида мешавад: низоми бисёрҳизбии як низома ва низоми бисёрҳизбии ду низома;</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Се намуди низоми бисёрҳизбӣ мавҷуд аст: низоми бисёрҳизбии бо афзалияти танҳо як ҳизби сиёсӣ, низоми бисёрҳизбии бе афзалияти ягон ҳизби сиёсӣ ва низоми бисёрҳизбии гурӯҳӣ (блокӣ);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Се намуди низоми бисёрҳизбӣ дида мешавад: якҳизбӣ, дуҳизбӣ ва бисёрҳизбӣ;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Ду намуди низоми бисёрҳизбӣ мавҷуд аст: бисёрҳизбӣ ва бисёрҳизбият;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Низоми бисёрҳизбӣ ба намудҳо тақсим карда намешавад ва маънои мавҷуд будани ду ва зиёда ҳизби сиёсиро дар кишвар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@210.</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Гуногуншаклии идоракунии давлатӣ дар кишварҳои хориҷӣ дар чӣ ифода меёбад?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Гуногуншаклии идоракунии давлатӣ ба давлатҳои собиқи Шӯравӣ вобастагӣ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Гуногуншаклии идоракунии давлатӣ ба теъдоди зиёди кишварҳое, ки дар фанни мазкур омӯхта мешаванд, вобастагӣ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Гуногуншаклии идоракунии давлатӣ ба давлатҳои Ғарб вобастагӣ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Гуногуншаклии идоракунии давлатӣ ба чунин давлатҳо – ШМА, Фаронса, Италия, Ҷумҳурии Иттифоқии Олмон ва Россия вобастагӣ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Гуногуншаклии идоракунии давлатӣ ба давлатҳои Шарқ вобастагӣ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@211.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Шакли идоракунӣ чиро ифода мекунад?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Тақсимоти марзию маъмурии давлатро ифода мекунад;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Маҷмӯи методҳо ё тарзҳои идоракунии давлатро ифода мекунад;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Тавассути шакли идоракунии давлат вазъи ҳуқуқӣ ва сохтори мақомоти олии давлатӣ муайян карда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Ба қисмҳои алоҳида ҷудо намудани ҳудуди давлатро ифода менамояд;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Тарзи ташкилёбии мақомоти олии давлатиро ифода менамояд;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@212.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Чанд намуди шаклҳои идоракуниро медонед?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Ду намуди шакли идоракунӣ - шакли идоракунии монархия ва шакли идоракунии ҷумҳуриявӣ мавҷуд аст;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Се намуди шакли идоракунӣ - монархия, ҷумҳуриявӣ ва омехта дида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Ду намуди шакли идоракунӣ - монархияи том ва ҷумҳуриявӣ мавҷуд аст;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Ду намуди шакли идоракунӣ - монархия ва ҷумҳурии президентӣ мавҷуд аст;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Ду намуди шакли идоракунӣ - монархияи дуалистӣ ва монархияи парламентӣ дида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@213.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Шакли идоракунии монархия ба чанд намуд ҷудо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Шакли идоракунии монархия ба ду намуд ҷудо мешавад, яъне монархияи том ва монархияи дуалистӣ;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Шакли идоракунии монархия ба ду намуд - монархияи том ва монархияи маҳдуд (конститутсионӣ) ҷудо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Шакли идоракунии монархия ба ду намуд - монархияи дуалистӣ ва парламентӣ ҷудо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Шакли идоракунии монархия ба ду намуд - монархияи том ва мутлақ ҷудо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Шакли идоракунии монархия ба ду намуд - монархияи том ва парламентӣ ҷудо мешавад;</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 xml:space="preserve">@214. </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Кадом намудҳои монархияи маҳдудро медонед?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Монархияи маҳдуд ба ду намуд - монархияи том ва дуалистӣ ҷудо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Монархияи маҳдуд ба ду намуд – монархияи дуалистӣ ва парламентӣ ҷудо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Монархияи маҳдуд ба ду намуд - монархияи конститутсионӣ ва парламентӣ ҷудо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Монархияи маҳдуд ба ду намуд - монархияи интихобӣ ва меросӣ ҷудо карда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Монархияи маҳдуд ба се намуд - монархияи маҳдуд, дуалистӣ ва парламентӣ ҷудо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@215.</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Хусусиятҳои монархияи парламентӣ кадомҳоянд?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Монархияи парламентӣ як намуди монархияи маҳдуд буда, дар он танҳо ваколати шоҳ (монарх) дар соҳаи қонунгузорӣ маҳдуд карда шудааст;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Монархияи парламентӣ як намуди монархияи маҳдуд буда, дар он умуман ваколати шоҳ (монарх) номаҳдуданд;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Монархияи парламентӣ як намуди монархияи маҳдуд буда, дар он ваколати шоҳ (монарх) ҳам дар соҳаи идоракунӣ ва ҳам дар соҳаи қонунгузорӣ маҳдуд карда шудааст;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Монархияи парламентӣ як намуди монархияи маҳдуд буда, дар он ваколати шоҳ (монарх) танҳо дар соҳаи идоракунии давлатӣ маҳдуд карда шудааст;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Монархияи парламентӣ як намуди монархияи маҳдуд буда, дар он ваколати шоҳ (монарх) танҳо дар сохаи идоракунии молиявӣ маҳдуд карда шудааст;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@216.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Кадом аз намудҳои шакли идоракунии монархия бештар мавҷуд аст?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Танҳо шакли идоракунии монархияи том;</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Танҳо шакли идоракунии монархияи маҳдуд;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Танҳо шакли идоракунии монархияи парламентӣ;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Танҳо шакли идоракунии монархияи дуалистӣ;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Танҳо шакли идоракунии монархияи интихобӣ;</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 xml:space="preserve">@217. </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Хусусиятҳои шакли идоракунии ҷумҳуриявӣ кадомҳоянд?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Интихобӣ будани мансаби сардор, ба мӯҳлати муайян интихоб шудани сардори давлат ва имконияти пеш аз мӯҳлат қатъ гардидани ваколати сардори давлат;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Интихобӣ будани сардори давлат, дахлнопазирии сардори давлат ва истеъфои сардори давлат;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Номаҳдуд будани мӯҳлати ваколати сардори давлат ва пеш аз мӯҳлат қатъ гардидани ваколати сардори давлат;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Интихобӣ будани мансаби сардори давлат, номаҳдуд будани мӯҳлати ваколати сардори давлат пеш аз мӯҳлат қатъ гардидани ваколати сардори давлат;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Интихобӣ будани мансаби сардори давлат, қатъ нагардидани мӯҳлати ваколати сардори давлат ва нақши асосии сардори давлат дар низоми мақомоти ҳокимияти давлатӣ;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@218.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Кадом намудҳои эътирофшудаи шакли идоракунии ҷумҳуриро медонед?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Шакли идоракунии ҷумҳурии президентӣ;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Шакли идоракунии ҷумҳурии парламентӣ;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Шакли идоракунии ҷумҳурии президентӣ ва парламентӣ;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Шакли идоракунии ҷумҳурии президентӣ ва нимпрезидентӣ;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Шакли идоракунии ҷумҳурии парламентӣ ва омехта;</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@219.</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Кадом хусусиятҳои асосии ҷумҳурии парламентиро медонед?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Президент ҳам сардори давлат ва Ҳукумат буда, ӯро халқ дар асоси интихоботи мустақим ва ғайримустақими нисбӣ интихоб мекунад. Президент Ҳукуматро ташкил медиҳад ва парламентро пароканда карда метавонад;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Президент танҳо сардори Ҳукумат буда, сарвазир вазифаи сардорро ба ӯҳда дошта, Президентро парламент интихоб менамояд ва парламентро пароканда карда наметавонад;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Президент танҳо сардори давлат буда, Сарвазир Ҳукуматро идора мекунад, Президент тавассути Парламент интихоб гардида, Ҳукумат низ бо тариқи парламентӣ ташкил шуда дар назди парламент ҷавобгар мебошад ва Президент ҳуқуки пароканда кардани парламент дода шудааст;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Президент танҳо сардори давлат аст. Раиси Ҳукумат сарвазир мебошад. Президентро танҳо бо роҳи интихоботи мустақим интихоб менамоянд. Президент Ҳукуматро ташкил карда дар назди Парламент ҷавобгар аст ва ба Президент ҳуқуқи пароканда кардани парламент дода шудааст;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Президент сардори давлат мебошад. Сарвазир Раиси Ҳукумат мебошад. Президентро халқ интихоб мекунад. Ҳукуматро Парламент ташкил мекунад ва Президент дар назди Ҳукумат ҷавобгар аст;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@220.</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Барои чӣ ҷумҳурии нимпрезидентӣ мегӯянд?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Барои он, ки дар он ҳам хусусиятҳои шакли идоракунии монархия ва шакли идоракунии Президентӣ дида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Барои он, ки дар он ҳам хусусиятҳои ҷумҳурии президентӣ (бештар) ва парламентӣ дида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Барои он, ки дар он ҳам хусусиятҳои шакли идоракунии ҷумҳурии президентӣ ва ҳам нимпрезидентӣ дида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Барои он, ки дар он дар як вақт ҳам шакли идоракунии президентӣ ва парламентӣ, инчунин ҳам шакли идоракунии ҷумҳурии омехта дида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Барои он, ки дар он бештар хусусиятҳои шакли идоракунии ҷумҳурии парламентӣ ва нимпрезидентӣ дида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@221.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Дар кадом давлатҳои хориҷӣ монархияи интихобӣ дида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Дар Малайзия, Марокаш, Қувейт;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Дар Малайзия, Иттиҳоди Иттиҳоди Аморати Араб ва Марокаш;</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Дар Малайзия ва Иттиҳоди Аморати Араб;</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Дар Англия, Арабистони Саудӣ ва Иордания;</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Дар Малайзия, Испания, Шветсия;</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@222.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Кадом намудҳои реҷаи сиёсиро медонед?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Ду намуди реҷаии сиёсӣ - реиҷаи сиёсии демократӣ ва реҷаи сиёсии ғайридемократӣ дида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Ду намуди реҷаи сиёсӣ - реҷаи сиёсии ҳарбии демократӣ ва ҳарбии диктаторӣ дида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Ду намуди реҷаи сиёсӣ - реҷаи сиёсии демократӣ ва демократии ғайриҳарбӣ дида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Ду намуди реҷаи сиёсӣ - реҷаи сиёсии давлатӣ ва реҷаи сиёсии ғайридавлатӣ дида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Ду намуди реҷаи сиёсӣ - реҷаи сиёсии сотсиалистӣ ва реҷаи сиёсии тоталитарӣ дида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@223.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Мафҳуми шакли сохти давлати ягонаро маънидод кунед;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Шакли сохти давлати ягона ҳамчун қоида аз шакли сохти давлатӣ, шакли идоракунӣ ва воҳидҳои марзию маъмурӣ иборат мебошад;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Шакли сохти давлати ягона ҳамчун қоида аз шакли сохти давлатӣ, шакли идоракунӣ, воҳидҳои марзию маъмурӣ ва вохидхои давлати иборат мебошад;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Шакли сохти давлати ягона аз шакли идоракунӣ ва воҳидҳои марзӣ иборат мебошад;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Шакли сохти давлати ягона аз воҳидҳои марзию маъмурӣ ва воҳидҳои давлатӣ иборат мебошад;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Шакли сохти давлати ягона аз воҳидҳои давлатӣ ва қисмҳои таркибии он иборат мебошад;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@224.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Нишонаҳои шакли сохти давлати ягона кадомҳоянд?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Конститутсияи ягонаи иттифоқӣ, мақомоти ягонаи иттифоқӣ, шаҳрвандии ягонаи иттифоқӣ ва ҳудуди ягонаи иттифоқӣ нишонаҳои асосии шакли сохти давлати ягона мебошанд;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Конститутсияи ягона, мақомоти олии давлатии ягона, шаҳрвандии ягонаи давлатӣ, низоми ягонаи ҳуқуқӣ ва ҳудуди ягона, ки аз воҳидҳои марзию маъмурӣ иборат аст нишонаҳои асосии давлати ягона мебошанд;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Конститутсияи ягона, шаҳрвандии ягона, мақомоти олии ягонаи иттифоқӣ ва ҳудуди давлатии иттифоқӣ нишонаҳои асосии давлати ягона мебошанд;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Конститутсияи ягона, сардори давлат ва парламент, низоми ягонаи ҳуқуқӣ, ҳудуди ягонаи давлатӣ ва иттифоқӣ нишонаҳои асосии давлати ягона мебошанд;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Конститутсияи ягона, мақомоти олии давлатӣ, шаҳрвандии ягона, низоми ягонаи ҳуқуқӣ ва мавҷудияти субъектҳо нишонаҳои асосии давлати ягона мебошанд;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@225.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Кадом навъҳои давлати ягонаро медонед?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Се навъи давлати ягона мавҷуд аст: давлати ягонаи марказонидашуда, давлати ягонаи ғайримарказонидашуда ва давлати ягонаи нисбатан марказонидашуда;</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Се навъи давлати ягона мавҷуд аст: давлати ягонаи марказонидашуда, давлати ягонаи ғайримарказонидашуда ва давлати ягонаи ғайримарказонидашудаи мутлақ;</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Се навъи давлати ягона мавҷуд аст: давлати ягонаи марказонидашуда, давлати ягонаи ғайримарказонидашуда ва давлати ягонаи нисбатан ғайримарказонидашудаи мусбӣ;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Се навъи давлати ягона мавҷуд аст: давлати ягонаи марказонидашуда, давлати ягонаи марказонидашудаи иттифоқӣ ва давлати ягонаи ғайримарказонидашуда;</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Се навъи давлати ягона мавҷуд аст: давлати ягонаи ғайримарказонидашуда, давлати ягонаи нисбатан ғайримарказонидашудаи дар маҳал буда нишонаҳои асосии давлатӣ ягона мебошанд;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@226.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Истилоҳи федератсияро маънидод кунед?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Федератсия аз калимаи лотинии «</w:t>
      </w:r>
      <w:r w:rsidRPr="00D66550">
        <w:rPr>
          <w:rFonts w:ascii="Palatino Linotype" w:hAnsi="Palatino Linotype"/>
          <w:sz w:val="24"/>
          <w:szCs w:val="24"/>
          <w:shd w:val="clear" w:color="auto" w:fill="FFFFFF"/>
        </w:rPr>
        <w:t>foederatio</w:t>
      </w:r>
      <w:r w:rsidRPr="00D66550">
        <w:rPr>
          <w:rFonts w:ascii="Palatino Linotype" w:hAnsi="Palatino Linotype"/>
          <w:sz w:val="24"/>
          <w:szCs w:val="24"/>
        </w:rPr>
        <w:t>» гирифта шуда маънои 1) шартнома ва 2) давлати иттифоқиро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Федератсия аз калимаи лотинии «</w:t>
      </w:r>
      <w:r w:rsidRPr="00D66550">
        <w:rPr>
          <w:rFonts w:ascii="Palatino Linotype" w:hAnsi="Palatino Linotype"/>
          <w:sz w:val="24"/>
          <w:szCs w:val="24"/>
          <w:shd w:val="clear" w:color="auto" w:fill="FFFFFF"/>
          <w:lang w:val="en-US"/>
        </w:rPr>
        <w:t>foederatio</w:t>
      </w:r>
      <w:r w:rsidRPr="00D66550">
        <w:rPr>
          <w:rFonts w:ascii="Palatino Linotype" w:hAnsi="Palatino Linotype"/>
          <w:sz w:val="24"/>
          <w:szCs w:val="24"/>
        </w:rPr>
        <w:t>» гирифта шуда маънои 1) ғайришартномавӣ ва 2) иттифоқи давлатҳоро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Федератсия аз калимаи лотинии «</w:t>
      </w:r>
      <w:r w:rsidRPr="00D66550">
        <w:rPr>
          <w:rFonts w:ascii="Palatino Linotype" w:hAnsi="Palatino Linotype"/>
          <w:sz w:val="24"/>
          <w:szCs w:val="24"/>
          <w:shd w:val="clear" w:color="auto" w:fill="FFFFFF"/>
          <w:lang w:val="en-US"/>
        </w:rPr>
        <w:t>foederatio</w:t>
      </w:r>
      <w:r w:rsidRPr="00D66550">
        <w:rPr>
          <w:rFonts w:ascii="Palatino Linotype" w:hAnsi="Palatino Linotype"/>
          <w:sz w:val="24"/>
          <w:szCs w:val="24"/>
        </w:rPr>
        <w:t>» гирифта шуда маънои 1) шартнома ва 2) иттифоқи давлатҳои алохидаро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Федератсия аз калимаи лотинии «</w:t>
      </w:r>
      <w:r w:rsidRPr="00D66550">
        <w:rPr>
          <w:rFonts w:ascii="Palatino Linotype" w:hAnsi="Palatino Linotype"/>
          <w:sz w:val="24"/>
          <w:szCs w:val="24"/>
          <w:shd w:val="clear" w:color="auto" w:fill="FFFFFF"/>
          <w:lang w:val="en-US"/>
        </w:rPr>
        <w:t>foederatio</w:t>
      </w:r>
      <w:r w:rsidRPr="00D66550">
        <w:rPr>
          <w:rFonts w:ascii="Palatino Linotype" w:hAnsi="Palatino Linotype"/>
          <w:sz w:val="24"/>
          <w:szCs w:val="24"/>
        </w:rPr>
        <w:t>» гирифта шуда маънои 1) шартнома ва 2) давлати ягонаро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Федератсия аз калимаи лотинии «</w:t>
      </w:r>
      <w:r w:rsidRPr="00D66550">
        <w:rPr>
          <w:rFonts w:ascii="Palatino Linotype" w:hAnsi="Palatino Linotype"/>
          <w:sz w:val="24"/>
          <w:szCs w:val="24"/>
          <w:shd w:val="clear" w:color="auto" w:fill="FFFFFF"/>
          <w:lang w:val="en-US"/>
        </w:rPr>
        <w:t>foederatio</w:t>
      </w:r>
      <w:r w:rsidRPr="00D66550">
        <w:rPr>
          <w:rFonts w:ascii="Palatino Linotype" w:hAnsi="Palatino Linotype"/>
          <w:sz w:val="24"/>
          <w:szCs w:val="24"/>
        </w:rPr>
        <w:t>» гирифта шуда маънои 1) шартнома ва 2) давлати ягонаи марказонидашударо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@227.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Фарқияти федератсия ва конфедератсияро муайян намоед;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Федератсия давлати иттифоқӣ буда дорои нишонаҳои ҳуқуқӣ-давлатӣ мебошад. Конфедератсия бошад иттифоқи давлатҳо буда дорои нишонаҳои ҳуқуқӣ-давлатӣ намебошад;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Федератсия ва конфедератсия ҳаммаъно буда, давлати иттифоқӣ дар назар дошта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Федератсия маънои иттифоқи давлатҳоро дошта аз нишонаҳои ҳуқуқӣ-давлатӣ иборат аст. Конфедератсия бошад давлати иттифоқӣ буда дорои нишонаҳои ҳуқуқӣ-давлатӣ нестанд;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Федератсия давлати иттифоқӣ буда аз давлатҳои алоҳидаи соҳибихтиёр иборат мебошад. Конфедератсия бошад иттифоқи давлатҳо буда дорои нишонаҳои ҳуқуқӣ-давлатӣ мебошад;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Федератсия ва конфедератсия дар маҷмӯъ шаклҳои алоҳидаи сохти давлатиро дар мегиранд;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@228.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Нишонаҳои асосии давлати иттифоқӣ кадомҳоянд?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Мавҷудияти субъектҳо, мақомоти қонунгузорӣ, иҷроия ва судӣ дар субъектҳои иттифоқӣ, намояндагии субъектҳо дар палатаи болоии парламенти иттифоқӣ ва тақсимоти ваколатҳо;</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Мавҷудияти субъектҳо, қарорҳои байни онҳо, мақоми қонунгузорӣ, иҷроия ва судӣ доштани ҳар як субъект ва намояндагии субъектҳо дар парламенти иттифоқӣ;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Мавҷудияти субъектҳо, мақомоти қонунгузорӣ, иҷроия ва судӣ, тақсимоти ваколатҳо байни мақомоти иттифоқӣ ва субъектҳои он, шаҳрвандӣ ва давлатҳои алоҳидаи соҳибихтиёр дар ҳайати он;</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Мавҷудияти субъектҳо, мақомоти қонунгузорӣ, иҷроия ва судӣ, штатҳо, намояндагии субъектҳо дар парламенти иттифоқӣ ва тақсимоти ваколатҳо байни мақомоти иттифоқӣ;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Мавҷудияти субъектҳо, мақомоти қонунгузорӣ, иҷроия ва судӣ дар иттифоқӣ, тақсимоти ваколатҳо байни онҳо;</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 xml:space="preserve">@229.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Дар палатаи болоӣ – сенати конгреси ШМА аз рӯи кадом принсип  намояндагии штатҳо интихоб мегарданд?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Танҳо дар асоси принсипи баробарӣ;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Танҳо дар асоси принсипи нобаробарӣ;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Ҳам дар асоси принсипҳои баробарӣ ва нобаробарӣ;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Дар асоси принсипи баробарӣ, аммо бо назардошти аҳолии кишвар;</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Дар асоси принсипи нобаробарӣ бо назардошти ҳудуди кишвар ва аҳолии он;</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 xml:space="preserve">@230.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Дар палатаи болоии Бундесрати Ҷумҳурии Федералии Олмон намояндагии заминҳо аз рӯи кадом принсип сурат мегирад?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Дар асоси принсипи баробарӣ;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Дар асоси принсипи нобаробарӣ;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Дар асоси принсипи баробарӣ, аммо бо назардошти шумораи аҳолӣ;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Дар асоси принсипи нобаробарӣ ва дар баъзе ҳолатҳо дар заминҳои алоҳида принсипи баробарӣ таъмин карда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Ҳам дар асоси принсипи баробарӣ (50 фоиз) ва ҳам дар асоси принсипи нобаробарӣ (50 фоиз);</w:t>
      </w:r>
    </w:p>
    <w:p w:rsidR="001F3937" w:rsidRPr="00D66550" w:rsidRDefault="001F3937" w:rsidP="00321063">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@231. </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Дар давлатҳои хориҷӣ кадом шаклҳои мухторият (автономия) мавҷуд аст?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Танҳо мухторияти сиёсӣ;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Танҳо мухторияти маъмурӣ;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Ҳам мухторияти сиёсӣ ва ҳам мухторияти маъмурӣ;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Мухторияти сиёсӣ ва давлатӣ;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Мухторияти омехта ва сиёсӣ;</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 xml:space="preserve">@232. </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Дар кадом ҷумҳуриҳои собиқи шӯравӣ мухторият дида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Дар ҳамаи ҷумҳуриҳо;</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Танҳо дар Россия, Тоҷикистон ва Узбекистон;</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Дар Гурҷистон, Озарбойҷон, Россия, Украина, Узбекистон ва Тоҷикистон;</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Дар Гурҷистон, Озарбойҷон, Россия, Қазоқистон, Украина, Узбекистон ва Тоҷикистон;</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Дар Гурҷистон, Латвия, Озарбойҷон, Қазоқистон, Россия, Украина, Узбекистон ва Тоҷикистон;</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@233.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Дар Россия кадом шакл ва намудҳои мухторият дида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Ҳам шакли мухторияти сиёсӣ ва ҳам шакли мухторияти маъмурӣ ва намуди он: ҷумҳуриҳои мухторӣ, вилояти мухторӣ ва ҳавзаҳои мухторӣ;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Танҳо мухторияти сиёсӣ, ки аз ҷумхуриҳои мухторӣ иборатанд;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Танҳо мухторияти маъмурӣ, ки аз вилоятҳо ва ҳавзаҳои мухторӣ иборатанд;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Ҳам шакли мухторияти сиёсӣ, ҳам шакли мухторияти маъмурӣ ва шакли мухторияти омехта;</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Ягон шакл ва намудҳои мухторият дида намешаванд;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@234.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Кадом намудҳои интихоботро медонед?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Интихоботи озод ва маҳдуд;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Интихоботи мустақим ва ғайри мустақим;</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Интихоботи навбатӣ, ғайринавбатӣ ва иловагӣ;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Интихоботи бевосита ва бавосита;</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Интихоботи даврагӣ ва махсус;</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 xml:space="preserve">@235.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Дар қонунгузории мамлакатҳои хориҷӣ кадом намудҳои пешбарии номзадҳо ба вакилӣ ва президент пешбинӣ шудааст?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$A) Аз тарафи мақомоти давлатӣ ва ҳизбҳои сиёсӣ;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$B) Аз тарафи ҳизбҳои сиёсӣ ва худпешбарӣ;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Аз тарафи аҳолӣ ва шаҳрвандон;</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Аз тарафи халқ ва аҳолӣ;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Аз тарафи маҳалҳо ва худпешбарӣ;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@236.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Тавсифи конститутсионии парламентро маънидод намоед?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A</w:t>
      </w:r>
      <w:r w:rsidRPr="00D66550">
        <w:rPr>
          <w:rFonts w:ascii="Palatino Linotype" w:hAnsi="Palatino Linotype"/>
          <w:sz w:val="24"/>
          <w:szCs w:val="24"/>
        </w:rPr>
        <w:t>) Парламент мақомоти қонунгузорӣ мебошад;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B</w:t>
      </w:r>
      <w:r w:rsidRPr="00D66550">
        <w:rPr>
          <w:rFonts w:ascii="Palatino Linotype" w:hAnsi="Palatino Linotype"/>
          <w:sz w:val="24"/>
          <w:szCs w:val="24"/>
        </w:rPr>
        <w:t>) Парламент мақоми олии намояндагӣ ва қонунгузорӣ мебошад;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C</w:t>
      </w:r>
      <w:r w:rsidRPr="00D66550">
        <w:rPr>
          <w:rFonts w:ascii="Palatino Linotype" w:hAnsi="Palatino Linotype"/>
          <w:sz w:val="24"/>
          <w:szCs w:val="24"/>
        </w:rPr>
        <w:t>) Парламент мақомоти олӣ мебошад;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Парламент мақомоти намояндагӣ мебошад;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E</w:t>
      </w:r>
      <w:r w:rsidRPr="00D66550">
        <w:rPr>
          <w:rFonts w:ascii="Palatino Linotype" w:hAnsi="Palatino Linotype"/>
          <w:sz w:val="24"/>
          <w:szCs w:val="24"/>
        </w:rPr>
        <w:t>) Парламент мақоми олии намояндагӣ, қонунгузорӣ ва иҷроия мебошад;</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 xml:space="preserve">@237.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Барои чӣ парламентро мақомоти олии намояндагӣ ва қонунгузорӣ меноманд?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A</w:t>
      </w:r>
      <w:r w:rsidRPr="00D66550">
        <w:rPr>
          <w:rFonts w:ascii="Palatino Linotype" w:hAnsi="Palatino Linotype"/>
          <w:sz w:val="24"/>
          <w:szCs w:val="24"/>
        </w:rPr>
        <w:t>) Барои он, ки парламент дар низоми мақомоти олии ҳокимияти давлатӣ шомил гардида, аз намояндаи халқ иборат аст ва мувофиқи принсипи тақсимоти ҳокимият амалӣ гардидани ҳокимияти қонунгузориро ба ӯҳда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B</w:t>
      </w:r>
      <w:r w:rsidRPr="00D66550">
        <w:rPr>
          <w:rFonts w:ascii="Palatino Linotype" w:hAnsi="Palatino Linotype"/>
          <w:sz w:val="24"/>
          <w:szCs w:val="24"/>
        </w:rPr>
        <w:t>) Барои он, ки парламент дар низоми ҳокимияти давлатӣ дохил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C</w:t>
      </w:r>
      <w:r w:rsidRPr="00D66550">
        <w:rPr>
          <w:rFonts w:ascii="Palatino Linotype" w:hAnsi="Palatino Linotype"/>
          <w:sz w:val="24"/>
          <w:szCs w:val="24"/>
        </w:rPr>
        <w:t>) Барои он, ки парламент аз намояндаи халқ иборат мебошад;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Барои он, ки парламент ҳокимияти қонунгузориро ба ӯҳда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E</w:t>
      </w:r>
      <w:r w:rsidRPr="00D66550">
        <w:rPr>
          <w:rFonts w:ascii="Palatino Linotype" w:hAnsi="Palatino Linotype"/>
          <w:sz w:val="24"/>
          <w:szCs w:val="24"/>
        </w:rPr>
        <w:t>) Барои он, ки парламент мақомоти ҳокимияти қонунгузорӣ, намояндагӣ ва иҷроия мебошад;</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 xml:space="preserve">@238. </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Тартиби ташкил шудани парламент ба кадом омил вобаста аст?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A</w:t>
      </w:r>
      <w:r w:rsidRPr="00D66550">
        <w:rPr>
          <w:rFonts w:ascii="Palatino Linotype" w:hAnsi="Palatino Linotype"/>
          <w:sz w:val="24"/>
          <w:szCs w:val="24"/>
        </w:rPr>
        <w:t>) Ба шакли идоракунии давлатӣ вобастагӣ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B</w:t>
      </w:r>
      <w:r w:rsidRPr="00D66550">
        <w:rPr>
          <w:rFonts w:ascii="Palatino Linotype" w:hAnsi="Palatino Linotype"/>
          <w:sz w:val="24"/>
          <w:szCs w:val="24"/>
        </w:rPr>
        <w:t>) Ба шакли сохти давлатӣ вобастагӣ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C</w:t>
      </w:r>
      <w:r w:rsidRPr="00D66550">
        <w:rPr>
          <w:rFonts w:ascii="Palatino Linotype" w:hAnsi="Palatino Linotype"/>
          <w:sz w:val="24"/>
          <w:szCs w:val="24"/>
        </w:rPr>
        <w:t>) Ба сохтори парламент вобастагӣ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Ба ҳаҷми салоҳияти парламент вобастагӣ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E</w:t>
      </w:r>
      <w:r w:rsidRPr="00D66550">
        <w:rPr>
          <w:rFonts w:ascii="Palatino Linotype" w:hAnsi="Palatino Linotype"/>
          <w:sz w:val="24"/>
          <w:szCs w:val="24"/>
        </w:rPr>
        <w:t>) Ба реҷаи сиёсӣ вобастагӣ дорад;</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 xml:space="preserve">@239. </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Таснифи парламент аз рӯи кадом нишонаҳои ҳуқуқӣ амалӣ мегардад?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A</w:t>
      </w:r>
      <w:r w:rsidRPr="00D66550">
        <w:rPr>
          <w:rFonts w:ascii="Palatino Linotype" w:hAnsi="Palatino Linotype"/>
          <w:sz w:val="24"/>
          <w:szCs w:val="24"/>
        </w:rPr>
        <w:t>) Аз рӯи ҳайати иҷтимоӣ;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B</w:t>
      </w:r>
      <w:r w:rsidRPr="00D66550">
        <w:rPr>
          <w:rFonts w:ascii="Palatino Linotype" w:hAnsi="Palatino Linotype"/>
          <w:sz w:val="24"/>
          <w:szCs w:val="24"/>
        </w:rPr>
        <w:t>) Аз рӯи ҳаҷми салоҳият;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C</w:t>
      </w:r>
      <w:r w:rsidRPr="00D66550">
        <w:rPr>
          <w:rFonts w:ascii="Palatino Linotype" w:hAnsi="Palatino Linotype"/>
          <w:sz w:val="24"/>
          <w:szCs w:val="24"/>
        </w:rPr>
        <w:t>) Аз рӯи сохтори парламент;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Аз рӯи сохтор, ҳаҷми салоҳият ва ҳайати иҷтимоии парламент;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E</w:t>
      </w:r>
      <w:r w:rsidRPr="00D66550">
        <w:rPr>
          <w:rFonts w:ascii="Palatino Linotype" w:hAnsi="Palatino Linotype"/>
          <w:sz w:val="24"/>
          <w:szCs w:val="24"/>
        </w:rPr>
        <w:t>) Аз рӯи сохтор ва ҳайати иҷтимоии парламент;</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 xml:space="preserve">@240. </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Таснифи парламент аз рӯи сохтори парламент чӣ гуна мебошад?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A</w:t>
      </w:r>
      <w:r w:rsidRPr="00D66550">
        <w:rPr>
          <w:rFonts w:ascii="Palatino Linotype" w:hAnsi="Palatino Linotype"/>
          <w:sz w:val="24"/>
          <w:szCs w:val="24"/>
        </w:rPr>
        <w:t>) Парламенти якпалатагӣ;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B</w:t>
      </w:r>
      <w:r w:rsidRPr="00D66550">
        <w:rPr>
          <w:rFonts w:ascii="Palatino Linotype" w:hAnsi="Palatino Linotype"/>
          <w:sz w:val="24"/>
          <w:szCs w:val="24"/>
        </w:rPr>
        <w:t>) Парламенти дупалатагӣ;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C</w:t>
      </w:r>
      <w:r w:rsidRPr="00D66550">
        <w:rPr>
          <w:rFonts w:ascii="Palatino Linotype" w:hAnsi="Palatino Linotype"/>
          <w:sz w:val="24"/>
          <w:szCs w:val="24"/>
        </w:rPr>
        <w:t>) Парламенти як палатагӣ ва дупалатагӣ;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Парламенти як палатагӣ, ду палатагӣ ва бисёр палата;</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E</w:t>
      </w:r>
      <w:r w:rsidRPr="00D66550">
        <w:rPr>
          <w:rFonts w:ascii="Palatino Linotype" w:hAnsi="Palatino Linotype"/>
          <w:sz w:val="24"/>
          <w:szCs w:val="24"/>
        </w:rPr>
        <w:t>) Парламенти як палатагӣ ва бисёр палатагӣ;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@241.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Сохтори дохилии парламентро муайян намоед?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A</w:t>
      </w:r>
      <w:r w:rsidRPr="00D66550">
        <w:rPr>
          <w:rFonts w:ascii="Palatino Linotype" w:hAnsi="Palatino Linotype"/>
          <w:sz w:val="24"/>
          <w:szCs w:val="24"/>
        </w:rPr>
        <w:t>) Сохтори дохилии парламент аз парламенти як палата ва ду палата иборат мебошад;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B</w:t>
      </w:r>
      <w:r w:rsidRPr="00D66550">
        <w:rPr>
          <w:rFonts w:ascii="Palatino Linotype" w:hAnsi="Palatino Linotype"/>
          <w:sz w:val="24"/>
          <w:szCs w:val="24"/>
        </w:rPr>
        <w:t>) Сохтори дохилии парламент аз раиси палатаҳо ё раиси парламент, комиссия ё комитетҳо, фраксияҳои ҳизбӣ ва дар давлатҳои шакли идоракунии парламентӣ дошта, аз контролер ё ревизорҳо иборат мебошад;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C</w:t>
      </w:r>
      <w:r w:rsidRPr="00D66550">
        <w:rPr>
          <w:rFonts w:ascii="Palatino Linotype" w:hAnsi="Palatino Linotype"/>
          <w:sz w:val="24"/>
          <w:szCs w:val="24"/>
        </w:rPr>
        <w:t>) Сохтори дохилии парламент аз раиси палатаҳо, комиссия ё комитетҳо, ҳизбҳои сиёсӣ ва дастури парламент иборат мебошад;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Сохтори дохилии парламент аз раис, комиссияҳо ва дастури он иборат мебошад;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E</w:t>
      </w:r>
      <w:r w:rsidRPr="00D66550">
        <w:rPr>
          <w:rFonts w:ascii="Palatino Linotype" w:hAnsi="Palatino Linotype"/>
          <w:sz w:val="24"/>
          <w:szCs w:val="24"/>
        </w:rPr>
        <w:t>) Сохтори дохилии парламент аз комиссияҳои доимӣ ва муваққатӣ иборат мебошад;</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 xml:space="preserve">@242.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Салоҳияти парламент дар кадом санадҳои ҳуқуқӣ муқаррар карда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A</w:t>
      </w:r>
      <w:r w:rsidRPr="00D66550">
        <w:rPr>
          <w:rFonts w:ascii="Palatino Linotype" w:hAnsi="Palatino Linotype"/>
          <w:sz w:val="24"/>
          <w:szCs w:val="24"/>
        </w:rPr>
        <w:t>) Дар Конститутсия ва кодексҳо;</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B</w:t>
      </w:r>
      <w:r w:rsidRPr="00D66550">
        <w:rPr>
          <w:rFonts w:ascii="Palatino Linotype" w:hAnsi="Palatino Linotype"/>
          <w:sz w:val="24"/>
          <w:szCs w:val="24"/>
        </w:rPr>
        <w:t>) Дар қонститутсия ва дар қонун;</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C</w:t>
      </w:r>
      <w:r w:rsidRPr="00D66550">
        <w:rPr>
          <w:rFonts w:ascii="Palatino Linotype" w:hAnsi="Palatino Linotype"/>
          <w:sz w:val="24"/>
          <w:szCs w:val="24"/>
        </w:rPr>
        <w:t>) Дар Конститутсия, қонуни алоҳида дар бораи парламент ва дастури парламент ё дастури палатаҳои парламент;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Дар Конститутсия, дар қонун дар бораи интихоботи парламент, қонунҳои алоҳида дар бораи парламент ва дастурҳои парламент;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E</w:t>
      </w:r>
      <w:r w:rsidRPr="00D66550">
        <w:rPr>
          <w:rFonts w:ascii="Palatino Linotype" w:hAnsi="Palatino Linotype"/>
          <w:sz w:val="24"/>
          <w:szCs w:val="24"/>
        </w:rPr>
        <w:t>) Дар Конститутсия ва дастурҳои парламент;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@243.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Салоҳияти парламент ба кадом гурӯҳҳо ҷудо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A</w:t>
      </w:r>
      <w:r w:rsidRPr="00D66550">
        <w:rPr>
          <w:rFonts w:ascii="Palatino Linotype" w:hAnsi="Palatino Linotype"/>
          <w:sz w:val="24"/>
          <w:szCs w:val="24"/>
        </w:rPr>
        <w:t>) Соҳаи қонунгузорӣ, соҳаи иқтисодиёт ва молия, соҳаи судӣ, сиёсати берунӣ, соҳаи назорат ба фаъолияти ҳукумат (дар давлатҳои шакли идоракунии (парламентӣ) ва ғ;</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B</w:t>
      </w:r>
      <w:r w:rsidRPr="00D66550">
        <w:rPr>
          <w:rFonts w:ascii="Palatino Linotype" w:hAnsi="Palatino Linotype"/>
          <w:sz w:val="24"/>
          <w:szCs w:val="24"/>
        </w:rPr>
        <w:t>) Соҳаи қонунгузорӣ, молия ва буҷа ва сиёсати берунӣ;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$C) Соҳаи қонунгузорӣ, иқтисодиёт, тараққиёти хоҷагии халқ ва кишоварзӣ;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Соҳаи дохилӣ ва берунӣ, байни давлатӣ ва байни созмонҳои байналмилалӣ;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E</w:t>
      </w:r>
      <w:r w:rsidRPr="00D66550">
        <w:rPr>
          <w:rFonts w:ascii="Palatino Linotype" w:hAnsi="Palatino Linotype"/>
          <w:sz w:val="24"/>
          <w:szCs w:val="24"/>
        </w:rPr>
        <w:t>) Соҳаи қонунгузорӣ, соҳаи идоракунии давлатӣ ва сиёсати хориҷӣ;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@244.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Намудҳои сардори давлат кадомҳоянд?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A</w:t>
      </w:r>
      <w:r w:rsidRPr="00D66550">
        <w:rPr>
          <w:rFonts w:ascii="Palatino Linotype" w:hAnsi="Palatino Linotype"/>
          <w:sz w:val="24"/>
          <w:szCs w:val="24"/>
        </w:rPr>
        <w:t>) Шоҳ ва президент;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B</w:t>
      </w:r>
      <w:r w:rsidRPr="00D66550">
        <w:rPr>
          <w:rFonts w:ascii="Palatino Linotype" w:hAnsi="Palatino Linotype"/>
          <w:sz w:val="24"/>
          <w:szCs w:val="24"/>
        </w:rPr>
        <w:t>) Шоҳ, император, султон ва амир;</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C</w:t>
      </w:r>
      <w:r w:rsidRPr="00D66550">
        <w:rPr>
          <w:rFonts w:ascii="Palatino Linotype" w:hAnsi="Palatino Linotype"/>
          <w:sz w:val="24"/>
          <w:szCs w:val="24"/>
        </w:rPr>
        <w:t>) Шоҳ, Президент ва мақомоти дастҷамъӣ;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Шоҳ ва мақомоти дастҷамъӣ;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E</w:t>
      </w:r>
      <w:r w:rsidRPr="00D66550">
        <w:rPr>
          <w:rFonts w:ascii="Palatino Linotype" w:hAnsi="Palatino Linotype"/>
          <w:sz w:val="24"/>
          <w:szCs w:val="24"/>
        </w:rPr>
        <w:t>) Мақомоти якка ва дастҷамъӣ;</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 xml:space="preserve">@245.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Президент ҳамчун сардори давлат дар кадом шакли идоракунӣ дида мешавад?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A</w:t>
      </w:r>
      <w:r w:rsidRPr="00D66550">
        <w:rPr>
          <w:rFonts w:ascii="Palatino Linotype" w:hAnsi="Palatino Linotype"/>
          <w:sz w:val="24"/>
          <w:szCs w:val="24"/>
        </w:rPr>
        <w:t>) Танҳо дар шакли идоракунии ҷумҳурии парламентӣ;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B</w:t>
      </w:r>
      <w:r w:rsidRPr="00D66550">
        <w:rPr>
          <w:rFonts w:ascii="Palatino Linotype" w:hAnsi="Palatino Linotype"/>
          <w:sz w:val="24"/>
          <w:szCs w:val="24"/>
        </w:rPr>
        <w:t>) Танҳо дар шакли идоракунии ҷумҳурии президентӣ;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C</w:t>
      </w:r>
      <w:r w:rsidRPr="00D66550">
        <w:rPr>
          <w:rFonts w:ascii="Palatino Linotype" w:hAnsi="Palatino Linotype"/>
          <w:sz w:val="24"/>
          <w:szCs w:val="24"/>
        </w:rPr>
        <w:t>) Танҳо дар шакли идоракунии ҷумҳуриявӣ президентӣ, парламентӣ ва омехта);</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Танҳо дар шакли идоракунии ҷумҳуриявии омехта;</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$E) Танҳо дар шакли идоракунии монархияи интихобӣ;</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 xml:space="preserve">@246.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Дар соҳаи сиёсати хориҷӣ сардори давлат кадом ваколатҳоро ба ӯҳда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A</w:t>
      </w:r>
      <w:r w:rsidRPr="00D66550">
        <w:rPr>
          <w:rFonts w:ascii="Palatino Linotype" w:hAnsi="Palatino Linotype"/>
          <w:sz w:val="24"/>
          <w:szCs w:val="24"/>
        </w:rPr>
        <w:t>) Тасдиқи лоиҳаи қонунҳои байналхалқӣ, таъин намудани аъзоёни парламенти хориҷӣ;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B</w:t>
      </w:r>
      <w:r w:rsidRPr="00D66550">
        <w:rPr>
          <w:rFonts w:ascii="Palatino Linotype" w:hAnsi="Palatino Linotype"/>
          <w:sz w:val="24"/>
          <w:szCs w:val="24"/>
        </w:rPr>
        <w:t>) Бастани шартномаҳои хариду фурӯш, шартномаҳои меҳнатӣ ва хоҷагии кишоварзӣ;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C</w:t>
      </w:r>
      <w:r w:rsidRPr="00D66550">
        <w:rPr>
          <w:rFonts w:ascii="Palatino Linotype" w:hAnsi="Palatino Linotype"/>
          <w:sz w:val="24"/>
          <w:szCs w:val="24"/>
        </w:rPr>
        <w:t>) Бастан ва бекор кардани шартномаҳои байналхалқӣ, таъин ва бозхонди намояндагони дипломатӣ ва қабул намудани намояндаҳои дипломатӣ дар кишвари худ, сафарҳои расмӣ ба кишварҳои хориҷӣ, иштирок дар форумҳои гуногуни байналмилалӣ;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Бастани шартномаҳои байналмилалӣ, хариду фурӯш, мерос, иштирок дар форумҳои гуногуни байналмилалӣ ва дохили давлатӣ;</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E</w:t>
      </w:r>
      <w:r w:rsidRPr="00D66550">
        <w:rPr>
          <w:rFonts w:ascii="Palatino Linotype" w:hAnsi="Palatino Linotype"/>
          <w:sz w:val="24"/>
          <w:szCs w:val="24"/>
        </w:rPr>
        <w:t>) Таъин ва бозхондани намояндаҳои дипломатӣ ва дохилидавлатӣ, бастан ва бекор кардани аҳдҳои шаҳрвандӣ;</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 xml:space="preserve">@247. </w:t>
      </w:r>
    </w:p>
    <w:p w:rsidR="001F3937" w:rsidRPr="00D66550" w:rsidRDefault="001F3937" w:rsidP="00D44FB6">
      <w:pPr>
        <w:spacing w:after="0" w:line="240" w:lineRule="auto"/>
        <w:rPr>
          <w:rFonts w:ascii="Palatino Linotype" w:hAnsi="Palatino Linotype"/>
          <w:sz w:val="24"/>
          <w:szCs w:val="24"/>
        </w:rPr>
      </w:pPr>
      <w:r w:rsidRPr="00D66550">
        <w:rPr>
          <w:rFonts w:ascii="Palatino Linotype" w:hAnsi="Palatino Linotype"/>
          <w:sz w:val="24"/>
          <w:szCs w:val="24"/>
        </w:rPr>
        <w:t>Ҳукумат ба амал баровардани кадом шохаи ҳокимиятро ба ӯҳда дорад?</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A</w:t>
      </w:r>
      <w:r w:rsidRPr="00D66550">
        <w:rPr>
          <w:rFonts w:ascii="Palatino Linotype" w:hAnsi="Palatino Linotype"/>
          <w:sz w:val="24"/>
          <w:szCs w:val="24"/>
        </w:rPr>
        <w:t>) Ҳокимияти қонунгузориро;</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B</w:t>
      </w:r>
      <w:r w:rsidRPr="00D66550">
        <w:rPr>
          <w:rFonts w:ascii="Palatino Linotype" w:hAnsi="Palatino Linotype"/>
          <w:sz w:val="24"/>
          <w:szCs w:val="24"/>
        </w:rPr>
        <w:t>) Ҳокимияти иҷроияро;</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C</w:t>
      </w:r>
      <w:r w:rsidRPr="00D66550">
        <w:rPr>
          <w:rFonts w:ascii="Palatino Linotype" w:hAnsi="Palatino Linotype"/>
          <w:sz w:val="24"/>
          <w:szCs w:val="24"/>
        </w:rPr>
        <w:t>) Ҳокимияти судиро;</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Ҳокимияти иҷроия ва қонунгузориро;</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E</w:t>
      </w:r>
      <w:r w:rsidRPr="00D66550">
        <w:rPr>
          <w:rFonts w:ascii="Palatino Linotype" w:hAnsi="Palatino Linotype"/>
          <w:sz w:val="24"/>
          <w:szCs w:val="24"/>
        </w:rPr>
        <w:t>) Ҳокимияти қонунгузорӣ ва судиро;</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@248.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Дар кучо низоми якҳизби мавҷуд аст?;</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A</w:t>
      </w:r>
      <w:r w:rsidRPr="00D66550">
        <w:rPr>
          <w:rFonts w:ascii="Palatino Linotype" w:hAnsi="Palatino Linotype"/>
          <w:sz w:val="24"/>
          <w:szCs w:val="24"/>
        </w:rPr>
        <w:t>) Ҳиндустон, Малайзия;</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B</w:t>
      </w:r>
      <w:r w:rsidRPr="00D66550">
        <w:rPr>
          <w:rFonts w:ascii="Palatino Linotype" w:hAnsi="Palatino Linotype"/>
          <w:sz w:val="24"/>
          <w:szCs w:val="24"/>
        </w:rPr>
        <w:t>) Корея, Хитой ва Куба ;</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C</w:t>
      </w:r>
      <w:r w:rsidRPr="00D66550">
        <w:rPr>
          <w:rFonts w:ascii="Palatino Linotype" w:hAnsi="Palatino Linotype"/>
          <w:sz w:val="24"/>
          <w:szCs w:val="24"/>
        </w:rPr>
        <w:t xml:space="preserve">) Иттиҳоди Давлатҳои Араб; </w:t>
      </w:r>
    </w:p>
    <w:p w:rsidR="001F3937" w:rsidRPr="00D66550" w:rsidRDefault="001F3937" w:rsidP="00D44FB6">
      <w:pPr>
        <w:spacing w:after="0" w:line="240" w:lineRule="auto"/>
        <w:jc w:val="both"/>
        <w:rPr>
          <w:rFonts w:ascii="Palatino Linotype" w:hAnsi="Palatino Linotype"/>
          <w:sz w:val="24"/>
          <w:szCs w:val="24"/>
        </w:rPr>
      </w:pPr>
      <w:r w:rsidRPr="00D06F61">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Британияи Кабир;</w:t>
      </w:r>
    </w:p>
    <w:p w:rsidR="001F3937" w:rsidRPr="00D66550" w:rsidRDefault="001F3937" w:rsidP="00D44FB6">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E</w:t>
      </w:r>
      <w:r w:rsidRPr="00D66550">
        <w:rPr>
          <w:rFonts w:ascii="Palatino Linotype" w:hAnsi="Palatino Linotype"/>
          <w:sz w:val="24"/>
          <w:szCs w:val="24"/>
        </w:rPr>
        <w:t>) Камерун, Ироқ;</w:t>
      </w:r>
    </w:p>
    <w:p w:rsidR="001F3937" w:rsidRPr="00D66550" w:rsidRDefault="001F3937" w:rsidP="00321063">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@249. </w:t>
      </w:r>
    </w:p>
    <w:p w:rsidR="001F3937" w:rsidRPr="00D66550" w:rsidRDefault="001F3937" w:rsidP="00321063">
      <w:pPr>
        <w:spacing w:after="0" w:line="240" w:lineRule="auto"/>
        <w:jc w:val="both"/>
        <w:rPr>
          <w:rFonts w:ascii="Palatino Linotype" w:hAnsi="Palatino Linotype"/>
          <w:sz w:val="24"/>
          <w:szCs w:val="24"/>
        </w:rPr>
      </w:pPr>
      <w:r w:rsidRPr="00D66550">
        <w:rPr>
          <w:rFonts w:ascii="Palatino Linotype" w:hAnsi="Palatino Linotype"/>
          <w:sz w:val="24"/>
          <w:szCs w:val="24"/>
        </w:rPr>
        <w:t>Ҳизби сиёсӣ чӣ маъно дорад?</w:t>
      </w:r>
    </w:p>
    <w:p w:rsidR="001F3937" w:rsidRPr="00D66550" w:rsidRDefault="001F3937" w:rsidP="00D44FB6">
      <w:pPr>
        <w:pStyle w:val="10"/>
        <w:ind w:firstLine="0"/>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A</w:t>
      </w:r>
      <w:r w:rsidRPr="00D66550">
        <w:rPr>
          <w:rFonts w:ascii="Palatino Linotype" w:hAnsi="Palatino Linotype"/>
          <w:sz w:val="24"/>
          <w:szCs w:val="24"/>
        </w:rPr>
        <w:t>) Ин дахлнопазирӣ ва ташкили ҷузъи гурӯҳҳои иҷтимоӣ, ки онҳо мубориза бо ҳокимият ё иштирок дар ҳокимият, иштирок дар интихобот ё фаъолонаи мақомоти давлати худидораи маҳалли;</w:t>
      </w:r>
    </w:p>
    <w:p w:rsidR="001F3937" w:rsidRPr="00D66550" w:rsidRDefault="001F3937" w:rsidP="00D44FB6">
      <w:pPr>
        <w:pStyle w:val="10"/>
        <w:ind w:firstLine="0"/>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B</w:t>
      </w:r>
      <w:r w:rsidRPr="00D66550">
        <w:rPr>
          <w:rFonts w:ascii="Palatino Linotype" w:hAnsi="Palatino Linotype"/>
          <w:sz w:val="24"/>
          <w:szCs w:val="24"/>
        </w:rPr>
        <w:t>) Ин ҷузъи гурӯҳҳои интихоботи, ки мубориза бурдан барои сардори ё иштирок дар ҳокимият тавассути ташкил кардани нуфузи умумии шаҳрвандон, иштироки фаъолона дар интихоботи мақомоти ҳокимияти давлатӣ ва идоракунии маҳаллӣ;</w:t>
      </w:r>
    </w:p>
    <w:p w:rsidR="001F3937" w:rsidRPr="00D66550" w:rsidRDefault="001F3937" w:rsidP="00D44FB6">
      <w:pPr>
        <w:pStyle w:val="10"/>
        <w:ind w:firstLine="0"/>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C</w:t>
      </w:r>
      <w:r w:rsidRPr="00D66550">
        <w:rPr>
          <w:rFonts w:ascii="Palatino Linotype" w:hAnsi="Palatino Linotype"/>
          <w:sz w:val="24"/>
          <w:szCs w:val="24"/>
        </w:rPr>
        <w:t>) Ин муттаҳидшавии шаҳрвандон ва интихоботӣ, ҳар кадоми онҳо мубориза ба ҳокимият, инчунин иштирок дар ҳокимият, ташкил кардани нуфузи шаҳрвандон тавассути иштироки фаъолона дар интихоботи мақомоти ҳокимияти давлатӣ ё идоракунии маҳаллӣ;</w:t>
      </w:r>
    </w:p>
    <w:p w:rsidR="001F3937" w:rsidRPr="00D66550" w:rsidRDefault="001F3937" w:rsidP="00D44FB6">
      <w:pPr>
        <w:pStyle w:val="10"/>
        <w:ind w:firstLine="0"/>
        <w:jc w:val="both"/>
        <w:rPr>
          <w:rFonts w:ascii="Palatino Linotype" w:hAnsi="Palatino Linotype"/>
          <w:b/>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b/>
          <w:sz w:val="24"/>
          <w:szCs w:val="24"/>
        </w:rPr>
        <w:t xml:space="preserve">) </w:t>
      </w:r>
      <w:r w:rsidRPr="00D66550">
        <w:rPr>
          <w:rFonts w:ascii="Palatino Linotype" w:hAnsi="Palatino Linotype"/>
          <w:sz w:val="24"/>
          <w:szCs w:val="24"/>
        </w:rPr>
        <w:t>Ҳизби сиёсӣ чунин иттиҳодияи ҷамъиятие фаҳмида мешавад, ки вазифаи асосиаш иштирок дар ҳаёти сиёсии ҷомеа ба воситаи ташаккул додани иродаи сиёсии шаҳрвандон ва инчунин ба амал баровардани ҳокимият ба воситаи намояндагони худ мебошад</w:t>
      </w:r>
      <w:r w:rsidRPr="00D66550">
        <w:rPr>
          <w:rFonts w:ascii="Palatino Linotype" w:hAnsi="Palatino Linotype"/>
          <w:b/>
          <w:sz w:val="24"/>
          <w:szCs w:val="24"/>
        </w:rPr>
        <w:t>;</w:t>
      </w:r>
    </w:p>
    <w:p w:rsidR="001F3937" w:rsidRPr="00D66550" w:rsidRDefault="001F3937" w:rsidP="00D44FB6">
      <w:pPr>
        <w:pStyle w:val="10"/>
        <w:ind w:firstLine="0"/>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E</w:t>
      </w:r>
      <w:r w:rsidRPr="00D66550">
        <w:rPr>
          <w:rFonts w:ascii="Palatino Linotype" w:hAnsi="Palatino Linotype"/>
          <w:sz w:val="24"/>
          <w:szCs w:val="24"/>
        </w:rPr>
        <w:t>) Ин аз ҳама бештар ташкили фаъолонаи ҷузъи вакилӣ, ҳар кадоми онҳо мубориза ба ҳокимият ё ташкил кардани шаҳрвандон нуфузашон дар ҳокимият, тавассути иштироки фаъолона дар интихоботи мақомоти ҳокимияти давлатӣ ва худидораи маҳаллӣ;</w:t>
      </w:r>
    </w:p>
    <w:p w:rsidR="001F3937" w:rsidRPr="00D66550" w:rsidRDefault="001F3937" w:rsidP="00321063">
      <w:pPr>
        <w:spacing w:after="0" w:line="240" w:lineRule="auto"/>
        <w:jc w:val="both"/>
        <w:rPr>
          <w:rFonts w:ascii="Palatino Linotype" w:hAnsi="Palatino Linotype"/>
          <w:sz w:val="24"/>
          <w:szCs w:val="24"/>
        </w:rPr>
      </w:pPr>
      <w:r w:rsidRPr="00D66550">
        <w:rPr>
          <w:rFonts w:ascii="Palatino Linotype" w:hAnsi="Palatino Linotype"/>
          <w:sz w:val="24"/>
          <w:szCs w:val="24"/>
        </w:rPr>
        <w:t xml:space="preserve">@250. </w:t>
      </w:r>
    </w:p>
    <w:p w:rsidR="001F3937" w:rsidRPr="00D66550" w:rsidRDefault="001F3937" w:rsidP="00321063">
      <w:pPr>
        <w:spacing w:after="0" w:line="240" w:lineRule="auto"/>
        <w:jc w:val="both"/>
        <w:rPr>
          <w:rFonts w:ascii="Palatino Linotype" w:hAnsi="Palatino Linotype"/>
          <w:sz w:val="24"/>
          <w:szCs w:val="24"/>
        </w:rPr>
      </w:pPr>
      <w:r w:rsidRPr="00D66550">
        <w:rPr>
          <w:rFonts w:ascii="Palatino Linotype" w:hAnsi="Palatino Linotype"/>
          <w:sz w:val="24"/>
          <w:szCs w:val="24"/>
        </w:rPr>
        <w:t>Муайян намоед, ки чанд маротиба ислоҳот дар конститутсияи ИМА қабул кардаанд?;</w:t>
      </w:r>
    </w:p>
    <w:p w:rsidR="001F3937" w:rsidRPr="00D66550" w:rsidRDefault="001F3937" w:rsidP="00321063">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A</w:t>
      </w:r>
      <w:r w:rsidRPr="00D66550">
        <w:rPr>
          <w:rFonts w:ascii="Palatino Linotype" w:hAnsi="Palatino Linotype"/>
          <w:sz w:val="24"/>
          <w:szCs w:val="24"/>
        </w:rPr>
        <w:t>) 24 ислоҳот қабул кардаанд;</w:t>
      </w:r>
    </w:p>
    <w:p w:rsidR="001F3937" w:rsidRPr="00D66550" w:rsidRDefault="001F3937" w:rsidP="00321063">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B</w:t>
      </w:r>
      <w:r w:rsidRPr="00D66550">
        <w:rPr>
          <w:rFonts w:ascii="Palatino Linotype" w:hAnsi="Palatino Linotype"/>
          <w:sz w:val="24"/>
          <w:szCs w:val="24"/>
        </w:rPr>
        <w:t>) 25 ислоҳот қабул кардаанд;</w:t>
      </w:r>
    </w:p>
    <w:p w:rsidR="001F3937" w:rsidRPr="00D66550" w:rsidRDefault="001F3937" w:rsidP="00321063">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C</w:t>
      </w:r>
      <w:r w:rsidRPr="00D66550">
        <w:rPr>
          <w:rFonts w:ascii="Palatino Linotype" w:hAnsi="Palatino Linotype"/>
          <w:sz w:val="24"/>
          <w:szCs w:val="24"/>
        </w:rPr>
        <w:t>) 26 ислоҳот қабул кардаанд;</w:t>
      </w:r>
    </w:p>
    <w:p w:rsidR="001F3937" w:rsidRPr="00D66550" w:rsidRDefault="001F3937" w:rsidP="00321063">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D</w:t>
      </w:r>
      <w:r w:rsidRPr="00D66550">
        <w:rPr>
          <w:rFonts w:ascii="Palatino Linotype" w:hAnsi="Palatino Linotype"/>
          <w:sz w:val="24"/>
          <w:szCs w:val="24"/>
        </w:rPr>
        <w:t>) 27 ислоҳот қабул кардаанд;</w:t>
      </w:r>
    </w:p>
    <w:p w:rsidR="001F3937" w:rsidRPr="00D66550" w:rsidRDefault="001F3937" w:rsidP="00321063">
      <w:pPr>
        <w:spacing w:after="0" w:line="240" w:lineRule="auto"/>
        <w:jc w:val="both"/>
        <w:rPr>
          <w:rFonts w:ascii="Palatino Linotype" w:hAnsi="Palatino Linotype"/>
          <w:sz w:val="24"/>
          <w:szCs w:val="24"/>
        </w:rPr>
      </w:pPr>
      <w:r w:rsidRPr="00D66550">
        <w:rPr>
          <w:rFonts w:ascii="Palatino Linotype" w:hAnsi="Palatino Linotype"/>
          <w:sz w:val="24"/>
          <w:szCs w:val="24"/>
        </w:rPr>
        <w:t>$</w:t>
      </w:r>
      <w:r w:rsidRPr="00D66550">
        <w:rPr>
          <w:rFonts w:ascii="Palatino Linotype" w:hAnsi="Palatino Linotype"/>
          <w:sz w:val="24"/>
          <w:szCs w:val="24"/>
          <w:lang w:val="en-US"/>
        </w:rPr>
        <w:t>E</w:t>
      </w:r>
      <w:r w:rsidRPr="00D66550">
        <w:rPr>
          <w:rFonts w:ascii="Palatino Linotype" w:hAnsi="Palatino Linotype"/>
          <w:sz w:val="24"/>
          <w:szCs w:val="24"/>
        </w:rPr>
        <w:t>) 29 ислоҳот қабул кардаанд;</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@251.</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Шакли идоракунии Федератсияи Россия чӣ гуна аст</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$A) </w:t>
      </w:r>
      <w:r w:rsidRPr="00D66550">
        <w:rPr>
          <w:rFonts w:ascii="Palatino Linotype" w:hAnsi="Palatino Linotype" w:cs="Baltica Tj"/>
          <w:bCs/>
          <w:color w:val="auto"/>
        </w:rPr>
        <w:t>Ҷумҳурии президентӣ;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Ҷумҳурии парламентӣ;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Ҷумҳурии нимпрезидентӣ;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Ҷумҳурии нимпарламентӣ;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Ҷумҳурии теократӣ;</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@252.</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Шакли сохти Федератсияи Россия</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Шакли сохти ягона;</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Шакли сохти иттифоқи мураккаб;</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$C) </w:t>
      </w:r>
      <w:r w:rsidRPr="00D66550">
        <w:rPr>
          <w:rFonts w:ascii="Palatino Linotype" w:hAnsi="Palatino Linotype" w:cs="Baltica Tj"/>
          <w:bCs/>
          <w:color w:val="auto"/>
        </w:rPr>
        <w:t>Шакли сохти иттифоқӣ;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Шакли сохти иттифоқӣ ва дорои мустамлика аст;</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Шакли сохти иттифоқӣ ва дорои иттиҳоди давлатҳои мустақил аст;</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@253.</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Кадом сол конститутсияи Федератсияи Россия қабул шудааст</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$A) </w:t>
      </w:r>
      <w:r w:rsidRPr="00D66550">
        <w:rPr>
          <w:rFonts w:ascii="Palatino Linotype" w:hAnsi="Palatino Linotype" w:cs="Baltica Tj"/>
          <w:bCs/>
          <w:color w:val="auto"/>
        </w:rPr>
        <w:t>12 декабри соли 1993;</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12 декабри соли 1994;</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12 декабри соли 1991;</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12 декабри соли 1992;</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12 декабри соли 1995;</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@254.</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Президенти Федератсияи Россия</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 xml:space="preserve">$A) </w:t>
      </w:r>
      <w:r w:rsidRPr="00D66550">
        <w:rPr>
          <w:rFonts w:ascii="Palatino Linotype" w:hAnsi="Palatino Linotype" w:cs="Baltica Tj"/>
          <w:bCs/>
          <w:color w:val="auto"/>
        </w:rPr>
        <w:t xml:space="preserve">Аз тарафи интихобкунандагон ба мӯҳлати шаш сол </w:t>
      </w:r>
      <w:r w:rsidRPr="00D66550">
        <w:rPr>
          <w:rFonts w:ascii="Palatino Linotype" w:hAnsi="Palatino Linotype" w:cs="Baltica Tj"/>
          <w:color w:val="auto"/>
        </w:rPr>
        <w:t>интихоб карда мешавад</w:t>
      </w:r>
      <w:r w:rsidRPr="00D66550">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Аз тарафи коллегияи интихобкунандагон ба мӯҳлати шаш сол интихоб карда мешавад;</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Аз тарафи парламенти ФР ба мӯҳлати шаш сол интихоб карда мешавад;</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Аз тарафи вакилон ба мӯҳлати шаш сол интихоб карда мешавад;</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Аз тарафи сенаторон ба мӯҳлати шаш сол интихоб карда мешавад;</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@255.</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Парламенти Федератсияи Россия иборат аст аз</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$A) </w:t>
      </w:r>
      <w:r w:rsidRPr="00D66550">
        <w:rPr>
          <w:rFonts w:ascii="Palatino Linotype" w:hAnsi="Palatino Linotype" w:cs="Baltica Tj"/>
          <w:bCs/>
          <w:color w:val="auto"/>
        </w:rPr>
        <w:t>Шӯрои иттифоқӣ ва Думаи Давлатӣ;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Думаи Давлатӣ ва Палатаи намояндагон;</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Думаи Давлатӣ ва Сенат;</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Шӯрои Иттифо</w:t>
      </w:r>
      <w:r w:rsidRPr="00D66550">
        <w:rPr>
          <w:rFonts w:ascii="Palatino Linotype" w:hAnsi="Palatino Linotype" w:cs="Baltica Tj"/>
          <w:bCs/>
          <w:color w:val="auto"/>
        </w:rPr>
        <w:t>қ</w:t>
      </w:r>
      <w:r w:rsidRPr="00D66550">
        <w:rPr>
          <w:rFonts w:ascii="Palatino Linotype" w:hAnsi="Palatino Linotype" w:cs="Baltica Tj"/>
          <w:color w:val="auto"/>
        </w:rPr>
        <w:t>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Шӯрои вакилон;</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@256.</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Шакли идоракунии Муттаҳидаи Шоҳигарии Британияи Кабир ва Ирландияи Шимолӣ чи гуна аст</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Монархияи том;</w:t>
      </w:r>
    </w:p>
    <w:p w:rsidR="001F3937" w:rsidRPr="00D66550" w:rsidRDefault="001F3937" w:rsidP="00D44FB6">
      <w:pPr>
        <w:pStyle w:val="a"/>
        <w:spacing w:line="240" w:lineRule="auto"/>
        <w:jc w:val="both"/>
        <w:rPr>
          <w:rFonts w:ascii="Palatino Linotype" w:hAnsi="Palatino Linotype" w:cs="Palatino Linotype"/>
          <w:bCs/>
          <w:color w:val="auto"/>
        </w:rPr>
      </w:pPr>
      <w:r w:rsidRPr="00D66550">
        <w:rPr>
          <w:rFonts w:ascii="Palatino Linotype" w:hAnsi="Palatino Linotype" w:cs="Baltica Tj"/>
          <w:color w:val="auto"/>
        </w:rPr>
        <w:t xml:space="preserve">$B) </w:t>
      </w:r>
      <w:r w:rsidRPr="00D66550">
        <w:rPr>
          <w:rFonts w:ascii="Palatino Linotype" w:hAnsi="Palatino Linotype" w:cs="Baltica Tj"/>
          <w:bCs/>
          <w:color w:val="auto"/>
        </w:rPr>
        <w:t>Монархияи парламент</w:t>
      </w:r>
      <w:r w:rsidRPr="00D66550">
        <w:rPr>
          <w:rFonts w:ascii="Palatino Linotype" w:hAnsi="Palatino Linotype" w:cs="Cambria Math"/>
          <w:bCs/>
          <w:color w:val="auto"/>
        </w:rPr>
        <w:t>ӣ</w:t>
      </w:r>
      <w:r w:rsidRPr="00D66550">
        <w:rPr>
          <w:rFonts w:ascii="Palatino Linotype" w:hAnsi="Palatino Linotype" w:cs="Palatino Linotype"/>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Монархияи дуалистӣ;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Монархияи интихобӣ;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Монархияи маҳдуд: монархияи том ва дуалистӣ мебошад;</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@257.</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Ма</w:t>
      </w:r>
      <w:r w:rsidRPr="00D66550">
        <w:rPr>
          <w:rFonts w:ascii="Palatino Linotype" w:hAnsi="Palatino Linotype"/>
          <w:bCs/>
          <w:color w:val="auto"/>
        </w:rPr>
        <w:t>қ</w:t>
      </w:r>
      <w:r w:rsidRPr="00D66550">
        <w:rPr>
          <w:rFonts w:ascii="Palatino Linotype" w:hAnsi="Palatino Linotype" w:cs="Baltica Tj"/>
          <w:bCs/>
          <w:color w:val="auto"/>
        </w:rPr>
        <w:t xml:space="preserve">омоти олии </w:t>
      </w:r>
      <w:r w:rsidRPr="00D66550">
        <w:rPr>
          <w:rFonts w:ascii="Palatino Linotype" w:hAnsi="Palatino Linotype"/>
          <w:bCs/>
          <w:color w:val="auto"/>
        </w:rPr>
        <w:t>қ</w:t>
      </w:r>
      <w:r w:rsidRPr="00D66550">
        <w:rPr>
          <w:rFonts w:ascii="Palatino Linotype" w:hAnsi="Palatino Linotype" w:cs="Baltica Tj"/>
          <w:bCs/>
          <w:color w:val="auto"/>
        </w:rPr>
        <w:t>онунгузори Мутта</w:t>
      </w:r>
      <w:r w:rsidRPr="00D66550">
        <w:rPr>
          <w:rFonts w:ascii="Palatino Linotype" w:hAnsi="Palatino Linotype"/>
          <w:bCs/>
          <w:color w:val="auto"/>
        </w:rPr>
        <w:t>ҳ</w:t>
      </w:r>
      <w:r w:rsidRPr="00D66550">
        <w:rPr>
          <w:rFonts w:ascii="Palatino Linotype" w:hAnsi="Palatino Linotype" w:cs="Baltica Tj"/>
          <w:bCs/>
          <w:color w:val="auto"/>
        </w:rPr>
        <w:t>идаи Шоҳигарии Британияи Кабир иборат аст аз</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Ҳукумат;</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Сардори давлат (Малика) мақомоти судӣ;</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$C) </w:t>
      </w:r>
      <w:r w:rsidRPr="00D66550">
        <w:rPr>
          <w:rFonts w:ascii="Palatino Linotype" w:hAnsi="Palatino Linotype" w:cs="Baltica Tj"/>
          <w:bCs/>
          <w:color w:val="auto"/>
        </w:rPr>
        <w:t>Парламент;</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Конгресс;</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Сенат;</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@258.</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Иёлоти Мутта</w:t>
      </w:r>
      <w:r w:rsidRPr="00D66550">
        <w:rPr>
          <w:rFonts w:ascii="Palatino Linotype" w:hAnsi="Palatino Linotype"/>
          <w:bCs/>
          <w:color w:val="auto"/>
        </w:rPr>
        <w:t>ҳ</w:t>
      </w:r>
      <w:r w:rsidRPr="00D66550">
        <w:rPr>
          <w:rFonts w:ascii="Palatino Linotype" w:hAnsi="Palatino Linotype" w:cs="Baltica Tj"/>
          <w:bCs/>
          <w:color w:val="auto"/>
        </w:rPr>
        <w:t>идаи Амрико чӣ гуна шакли идоракуниро дорад</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$A) </w:t>
      </w:r>
      <w:r w:rsidRPr="00D66550">
        <w:rPr>
          <w:rFonts w:ascii="Palatino Linotype" w:hAnsi="Palatino Linotype" w:cs="Baltica Tj"/>
          <w:bCs/>
          <w:color w:val="auto"/>
        </w:rPr>
        <w:t>Демократ</w:t>
      </w:r>
      <w:r w:rsidRPr="00D66550">
        <w:rPr>
          <w:rFonts w:ascii="Palatino Linotype" w:hAnsi="Palatino Linotype" w:cs="Cambria Math"/>
          <w:bCs/>
          <w:color w:val="auto"/>
        </w:rPr>
        <w:t>ӣ</w:t>
      </w:r>
      <w:r w:rsidRPr="00D66550">
        <w:rPr>
          <w:rFonts w:ascii="Palatino Linotype" w:hAnsi="Palatino Linotype" w:cs="Baltica Tj"/>
          <w:bCs/>
          <w:color w:val="auto"/>
        </w:rPr>
        <w:t>, иттифо</w:t>
      </w:r>
      <w:r w:rsidRPr="00D66550">
        <w:rPr>
          <w:rFonts w:ascii="Palatino Linotype" w:hAnsi="Palatino Linotype"/>
          <w:bCs/>
          <w:color w:val="auto"/>
        </w:rPr>
        <w:t>қ</w:t>
      </w:r>
      <w:r w:rsidRPr="00D66550">
        <w:rPr>
          <w:rFonts w:ascii="Palatino Linotype" w:hAnsi="Palatino Linotype" w:cs="Cambria Math"/>
          <w:bCs/>
          <w:color w:val="auto"/>
        </w:rPr>
        <w:t>ӣ</w:t>
      </w:r>
      <w:r w:rsidRPr="00D66550">
        <w:rPr>
          <w:rFonts w:ascii="Palatino Linotype" w:hAnsi="Palatino Linotype" w:cs="Baltica Tj"/>
          <w:bCs/>
          <w:color w:val="auto"/>
        </w:rPr>
        <w:t xml:space="preserve">, </w:t>
      </w:r>
      <w:r w:rsidRPr="00D66550">
        <w:rPr>
          <w:rFonts w:ascii="Palatino Linotype" w:hAnsi="Palatino Linotype"/>
          <w:bCs/>
          <w:color w:val="auto"/>
        </w:rPr>
        <w:t>ҳ</w:t>
      </w:r>
      <w:r w:rsidRPr="00D66550">
        <w:rPr>
          <w:rFonts w:ascii="Palatino Linotype" w:hAnsi="Palatino Linotype" w:cs="Baltica Tj"/>
          <w:bCs/>
          <w:color w:val="auto"/>
        </w:rPr>
        <w:t>у</w:t>
      </w:r>
      <w:r w:rsidRPr="00D66550">
        <w:rPr>
          <w:rFonts w:ascii="Palatino Linotype" w:hAnsi="Palatino Linotype"/>
          <w:bCs/>
          <w:color w:val="auto"/>
        </w:rPr>
        <w:t>қ</w:t>
      </w:r>
      <w:r w:rsidRPr="00D66550">
        <w:rPr>
          <w:rFonts w:ascii="Palatino Linotype" w:hAnsi="Palatino Linotype" w:cs="Baltica Tj"/>
          <w:bCs/>
          <w:color w:val="auto"/>
        </w:rPr>
        <w:t>у</w:t>
      </w:r>
      <w:r w:rsidRPr="00D66550">
        <w:rPr>
          <w:rFonts w:ascii="Palatino Linotype" w:hAnsi="Palatino Linotype"/>
          <w:bCs/>
          <w:color w:val="auto"/>
        </w:rPr>
        <w:t>қ</w:t>
      </w:r>
      <w:r w:rsidRPr="00D66550">
        <w:rPr>
          <w:rFonts w:ascii="Palatino Linotype" w:hAnsi="Palatino Linotype" w:cs="Baltica Tj"/>
          <w:bCs/>
          <w:color w:val="auto"/>
        </w:rPr>
        <w:t>бунёд, дуняв</w:t>
      </w:r>
      <w:r w:rsidRPr="00D66550">
        <w:rPr>
          <w:rFonts w:ascii="Palatino Linotype" w:hAnsi="Palatino Linotype" w:cs="Cambria Math"/>
          <w:bCs/>
          <w:color w:val="auto"/>
        </w:rPr>
        <w:t>ӣ</w:t>
      </w:r>
      <w:r w:rsidRPr="00D66550">
        <w:rPr>
          <w:rFonts w:ascii="Palatino Linotype" w:hAnsi="Palatino Linotype" w:cs="Baltica Tj"/>
          <w:bCs/>
          <w:color w:val="auto"/>
        </w:rPr>
        <w:t xml:space="preserve">, шакли идоракунии </w:t>
      </w:r>
      <w:r w:rsidRPr="00D66550">
        <w:rPr>
          <w:rFonts w:ascii="Palatino Linotype" w:hAnsi="Palatino Linotype" w:cs="Cambria Math"/>
          <w:bCs/>
          <w:color w:val="auto"/>
        </w:rPr>
        <w:t>ҷ</w:t>
      </w:r>
      <w:r w:rsidRPr="00D66550">
        <w:rPr>
          <w:rFonts w:ascii="Palatino Linotype" w:hAnsi="Palatino Linotype" w:cs="Baltica Tj"/>
          <w:bCs/>
          <w:color w:val="auto"/>
        </w:rPr>
        <w:t>ум</w:t>
      </w:r>
      <w:r w:rsidRPr="00D66550">
        <w:rPr>
          <w:rFonts w:ascii="Palatino Linotype" w:hAnsi="Palatino Linotype"/>
          <w:bCs/>
          <w:color w:val="auto"/>
        </w:rPr>
        <w:t>ҳ</w:t>
      </w:r>
      <w:r w:rsidRPr="00D66550">
        <w:rPr>
          <w:rFonts w:ascii="Palatino Linotype" w:hAnsi="Palatino Linotype" w:cs="Baltica Tj"/>
          <w:bCs/>
          <w:color w:val="auto"/>
        </w:rPr>
        <w:t>урияв</w:t>
      </w:r>
      <w:r w:rsidRPr="00D66550">
        <w:rPr>
          <w:rFonts w:ascii="Palatino Linotype" w:hAnsi="Palatino Linotype" w:cs="Cambria Math"/>
          <w:bCs/>
          <w:color w:val="auto"/>
        </w:rPr>
        <w:t>ӣ</w:t>
      </w:r>
      <w:r w:rsidRPr="00D66550">
        <w:rPr>
          <w:rFonts w:ascii="Palatino Linotype" w:hAnsi="Palatino Linotype" w:cs="Baltica Tj"/>
          <w:bCs/>
          <w:color w:val="auto"/>
        </w:rPr>
        <w:t xml:space="preserve"> бо мав</w:t>
      </w:r>
      <w:r w:rsidRPr="00D66550">
        <w:rPr>
          <w:rFonts w:ascii="Palatino Linotype" w:hAnsi="Palatino Linotype" w:cs="Cambria Math"/>
          <w:bCs/>
          <w:color w:val="auto"/>
        </w:rPr>
        <w:t>ҷ</w:t>
      </w:r>
      <w:r w:rsidRPr="00D66550">
        <w:rPr>
          <w:rFonts w:ascii="Palatino Linotype" w:hAnsi="Palatino Linotype" w:cs="Baltica Tj"/>
          <w:bCs/>
          <w:color w:val="auto"/>
        </w:rPr>
        <w:t>уд будани та</w:t>
      </w:r>
      <w:r w:rsidRPr="00D66550">
        <w:rPr>
          <w:rFonts w:ascii="Palatino Linotype" w:hAnsi="Palatino Linotype" w:cs="Cambria Math"/>
          <w:bCs/>
          <w:color w:val="auto"/>
        </w:rPr>
        <w:t>ҷ</w:t>
      </w:r>
      <w:r w:rsidRPr="00D66550">
        <w:rPr>
          <w:rFonts w:ascii="Palatino Linotype" w:hAnsi="Palatino Linotype" w:cs="Baltica Tj"/>
          <w:bCs/>
          <w:color w:val="auto"/>
        </w:rPr>
        <w:t xml:space="preserve">зияи </w:t>
      </w:r>
      <w:r w:rsidRPr="00D66550">
        <w:rPr>
          <w:rFonts w:ascii="Palatino Linotype" w:hAnsi="Palatino Linotype"/>
          <w:bCs/>
          <w:color w:val="auto"/>
        </w:rPr>
        <w:t>ҳ</w:t>
      </w:r>
      <w:r w:rsidRPr="00D66550">
        <w:rPr>
          <w:rFonts w:ascii="Palatino Linotype" w:hAnsi="Palatino Linotype" w:cs="Baltica Tj"/>
          <w:bCs/>
          <w:color w:val="auto"/>
        </w:rPr>
        <w:t>окимият;</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Шакли идоракунии парламент</w:t>
      </w:r>
      <w:r w:rsidRPr="00D66550">
        <w:rPr>
          <w:rFonts w:ascii="Palatino Linotype" w:hAnsi="Palatino Linotype" w:cs="Cambria Math"/>
          <w:color w:val="auto"/>
        </w:rPr>
        <w:t>ӣ</w:t>
      </w:r>
      <w:r w:rsidRPr="00D66550">
        <w:rPr>
          <w:rFonts w:ascii="Palatino Linotype" w:hAnsi="Palatino Linotype" w:cs="Baltica Tj"/>
          <w:color w:val="auto"/>
        </w:rPr>
        <w:t>, бо мав</w:t>
      </w:r>
      <w:r w:rsidRPr="00D66550">
        <w:rPr>
          <w:rFonts w:ascii="Palatino Linotype" w:hAnsi="Palatino Linotype" w:cs="Cambria Math"/>
          <w:color w:val="auto"/>
        </w:rPr>
        <w:t>ҷ</w:t>
      </w:r>
      <w:r w:rsidRPr="00D66550">
        <w:rPr>
          <w:rFonts w:ascii="Palatino Linotype" w:hAnsi="Palatino Linotype" w:cs="Baltica Tj"/>
          <w:color w:val="auto"/>
        </w:rPr>
        <w:t>уд будани та</w:t>
      </w:r>
      <w:r w:rsidRPr="00D66550">
        <w:rPr>
          <w:rFonts w:ascii="Palatino Linotype" w:hAnsi="Palatino Linotype" w:cs="Cambria Math"/>
          <w:color w:val="auto"/>
        </w:rPr>
        <w:t>ҷ</w:t>
      </w:r>
      <w:r w:rsidRPr="00D66550">
        <w:rPr>
          <w:rFonts w:ascii="Palatino Linotype" w:hAnsi="Palatino Linotype" w:cs="Baltica Tj"/>
          <w:color w:val="auto"/>
        </w:rPr>
        <w:t xml:space="preserve">зияи </w:t>
      </w:r>
      <w:r w:rsidRPr="00D66550">
        <w:rPr>
          <w:rFonts w:ascii="Palatino Linotype" w:hAnsi="Palatino Linotype"/>
          <w:color w:val="auto"/>
        </w:rPr>
        <w:t>ҳ</w:t>
      </w:r>
      <w:r w:rsidRPr="00D66550">
        <w:rPr>
          <w:rFonts w:ascii="Palatino Linotype" w:hAnsi="Palatino Linotype" w:cs="Baltica Tj"/>
          <w:color w:val="auto"/>
        </w:rPr>
        <w:t>окимият;</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 xml:space="preserve">$C) Шакли идоракунии </w:t>
      </w:r>
      <w:r w:rsidRPr="00D66550">
        <w:rPr>
          <w:rFonts w:ascii="Palatino Linotype" w:hAnsi="Palatino Linotype" w:cs="Cambria Math"/>
          <w:color w:val="auto"/>
        </w:rPr>
        <w:t>ҷ</w:t>
      </w:r>
      <w:r w:rsidRPr="00D66550">
        <w:rPr>
          <w:rFonts w:ascii="Palatino Linotype" w:hAnsi="Palatino Linotype" w:cs="Baltica Tj"/>
          <w:color w:val="auto"/>
        </w:rPr>
        <w:t>ум</w:t>
      </w:r>
      <w:r w:rsidRPr="00D66550">
        <w:rPr>
          <w:rFonts w:ascii="Palatino Linotype" w:hAnsi="Palatino Linotype"/>
          <w:color w:val="auto"/>
        </w:rPr>
        <w:t>ҳ</w:t>
      </w:r>
      <w:r w:rsidRPr="00D66550">
        <w:rPr>
          <w:rFonts w:ascii="Palatino Linotype" w:hAnsi="Palatino Linotype" w:cs="Baltica Tj"/>
          <w:color w:val="auto"/>
        </w:rPr>
        <w:t>урии омехта, бо мав</w:t>
      </w:r>
      <w:r w:rsidRPr="00D66550">
        <w:rPr>
          <w:rFonts w:ascii="Palatino Linotype" w:hAnsi="Palatino Linotype" w:cs="Cambria Math"/>
          <w:color w:val="auto"/>
        </w:rPr>
        <w:t>ҷ</w:t>
      </w:r>
      <w:r w:rsidRPr="00D66550">
        <w:rPr>
          <w:rFonts w:ascii="Palatino Linotype" w:hAnsi="Palatino Linotype" w:cs="Baltica Tj"/>
          <w:color w:val="auto"/>
        </w:rPr>
        <w:t>уд будани та</w:t>
      </w:r>
      <w:r w:rsidRPr="00D66550">
        <w:rPr>
          <w:rFonts w:ascii="Palatino Linotype" w:hAnsi="Palatino Linotype" w:cs="Cambria Math"/>
          <w:color w:val="auto"/>
        </w:rPr>
        <w:t>ҷ</w:t>
      </w:r>
      <w:r w:rsidRPr="00D66550">
        <w:rPr>
          <w:rFonts w:ascii="Palatino Linotype" w:hAnsi="Palatino Linotype" w:cs="Baltica Tj"/>
          <w:color w:val="auto"/>
        </w:rPr>
        <w:t xml:space="preserve">зияи </w:t>
      </w:r>
      <w:r w:rsidRPr="00D66550">
        <w:rPr>
          <w:rFonts w:ascii="Palatino Linotype" w:hAnsi="Palatino Linotype"/>
          <w:color w:val="auto"/>
        </w:rPr>
        <w:t>ҳ</w:t>
      </w:r>
      <w:r w:rsidRPr="00D66550">
        <w:rPr>
          <w:rFonts w:ascii="Palatino Linotype" w:hAnsi="Palatino Linotype" w:cs="Baltica Tj"/>
          <w:color w:val="auto"/>
        </w:rPr>
        <w:t>окимият;</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xml:space="preserve">) Шакли идоракунии </w:t>
      </w:r>
      <w:r w:rsidRPr="00D66550">
        <w:rPr>
          <w:rFonts w:ascii="Palatino Linotype" w:hAnsi="Palatino Linotype" w:cs="Cambria Math"/>
          <w:color w:val="auto"/>
        </w:rPr>
        <w:t>ҷ</w:t>
      </w:r>
      <w:r w:rsidRPr="00D66550">
        <w:rPr>
          <w:rFonts w:ascii="Palatino Linotype" w:hAnsi="Palatino Linotype" w:cs="Baltica Tj"/>
          <w:color w:val="auto"/>
        </w:rPr>
        <w:t>ум</w:t>
      </w:r>
      <w:r w:rsidRPr="00D66550">
        <w:rPr>
          <w:rFonts w:ascii="Palatino Linotype" w:hAnsi="Palatino Linotype"/>
          <w:color w:val="auto"/>
        </w:rPr>
        <w:t>ҳ</w:t>
      </w:r>
      <w:r w:rsidRPr="00D66550">
        <w:rPr>
          <w:rFonts w:ascii="Palatino Linotype" w:hAnsi="Palatino Linotype" w:cs="Baltica Tj"/>
          <w:color w:val="auto"/>
        </w:rPr>
        <w:t>урии нимпрезидент</w:t>
      </w:r>
      <w:r w:rsidRPr="00D66550">
        <w:rPr>
          <w:rFonts w:ascii="Palatino Linotype" w:hAnsi="Palatino Linotype" w:cs="Cambria Math"/>
          <w:color w:val="auto"/>
        </w:rPr>
        <w:t>ӣ</w:t>
      </w:r>
      <w:r w:rsidRPr="00D66550">
        <w:rPr>
          <w:rFonts w:ascii="Palatino Linotype" w:hAnsi="Palatino Linotype" w:cs="Baltica Tj"/>
          <w:color w:val="auto"/>
        </w:rPr>
        <w:t>, бо мав</w:t>
      </w:r>
      <w:r w:rsidRPr="00D66550">
        <w:rPr>
          <w:rFonts w:ascii="Palatino Linotype" w:hAnsi="Palatino Linotype" w:cs="Cambria Math"/>
          <w:color w:val="auto"/>
        </w:rPr>
        <w:t>ҷ</w:t>
      </w:r>
      <w:r w:rsidRPr="00D66550">
        <w:rPr>
          <w:rFonts w:ascii="Palatino Linotype" w:hAnsi="Palatino Linotype" w:cs="Baltica Tj"/>
          <w:color w:val="auto"/>
        </w:rPr>
        <w:t>уд будани та</w:t>
      </w:r>
      <w:r w:rsidRPr="00D66550">
        <w:rPr>
          <w:rFonts w:ascii="Palatino Linotype" w:hAnsi="Palatino Linotype" w:cs="Cambria Math"/>
          <w:color w:val="auto"/>
        </w:rPr>
        <w:t>ҷ</w:t>
      </w:r>
      <w:r w:rsidRPr="00D66550">
        <w:rPr>
          <w:rFonts w:ascii="Palatino Linotype" w:hAnsi="Palatino Linotype" w:cs="Baltica Tj"/>
          <w:color w:val="auto"/>
        </w:rPr>
        <w:t xml:space="preserve">зияи </w:t>
      </w:r>
      <w:r w:rsidRPr="00D66550">
        <w:rPr>
          <w:rFonts w:ascii="Palatino Linotype" w:hAnsi="Palatino Linotype"/>
          <w:color w:val="auto"/>
        </w:rPr>
        <w:t>ҳ</w:t>
      </w:r>
      <w:r w:rsidRPr="00D66550">
        <w:rPr>
          <w:rFonts w:ascii="Palatino Linotype" w:hAnsi="Palatino Linotype" w:cs="Baltica Tj"/>
          <w:color w:val="auto"/>
        </w:rPr>
        <w:t>окимият;</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 xml:space="preserve">$E) Шакли идоракунии </w:t>
      </w:r>
      <w:r w:rsidRPr="00D66550">
        <w:rPr>
          <w:rFonts w:ascii="Palatino Linotype" w:hAnsi="Palatino Linotype" w:cs="Cambria Math"/>
          <w:color w:val="auto"/>
        </w:rPr>
        <w:t>ҷ</w:t>
      </w:r>
      <w:r w:rsidRPr="00D66550">
        <w:rPr>
          <w:rFonts w:ascii="Palatino Linotype" w:hAnsi="Palatino Linotype" w:cs="Baltica Tj"/>
          <w:color w:val="auto"/>
        </w:rPr>
        <w:t>ум</w:t>
      </w:r>
      <w:r w:rsidRPr="00D66550">
        <w:rPr>
          <w:rFonts w:ascii="Palatino Linotype" w:hAnsi="Palatino Linotype"/>
          <w:color w:val="auto"/>
        </w:rPr>
        <w:t>ҳ</w:t>
      </w:r>
      <w:r w:rsidRPr="00D66550">
        <w:rPr>
          <w:rFonts w:ascii="Palatino Linotype" w:hAnsi="Palatino Linotype" w:cs="Baltica Tj"/>
          <w:color w:val="auto"/>
        </w:rPr>
        <w:t>урии нимпарламент</w:t>
      </w:r>
      <w:r w:rsidRPr="00D66550">
        <w:rPr>
          <w:rFonts w:ascii="Palatino Linotype" w:hAnsi="Palatino Linotype" w:cs="Cambria Math"/>
          <w:color w:val="auto"/>
        </w:rPr>
        <w:t>ӣ</w:t>
      </w:r>
      <w:r w:rsidRPr="00D66550">
        <w:rPr>
          <w:rFonts w:ascii="Palatino Linotype" w:hAnsi="Palatino Linotype" w:cs="Baltica Tj"/>
          <w:color w:val="auto"/>
        </w:rPr>
        <w:t>, бо мав</w:t>
      </w:r>
      <w:r w:rsidRPr="00D66550">
        <w:rPr>
          <w:rFonts w:ascii="Palatino Linotype" w:hAnsi="Palatino Linotype" w:cs="Cambria Math"/>
          <w:color w:val="auto"/>
        </w:rPr>
        <w:t>ҷ</w:t>
      </w:r>
      <w:r w:rsidRPr="00D66550">
        <w:rPr>
          <w:rFonts w:ascii="Palatino Linotype" w:hAnsi="Palatino Linotype" w:cs="Baltica Tj"/>
          <w:color w:val="auto"/>
        </w:rPr>
        <w:t>уд будани та</w:t>
      </w:r>
      <w:r w:rsidRPr="00D66550">
        <w:rPr>
          <w:rFonts w:ascii="Palatino Linotype" w:hAnsi="Palatino Linotype" w:cs="Cambria Math"/>
          <w:color w:val="auto"/>
        </w:rPr>
        <w:t>ҷ</w:t>
      </w:r>
      <w:r w:rsidRPr="00D66550">
        <w:rPr>
          <w:rFonts w:ascii="Palatino Linotype" w:hAnsi="Palatino Linotype" w:cs="Baltica Tj"/>
          <w:color w:val="auto"/>
        </w:rPr>
        <w:t xml:space="preserve">зияи </w:t>
      </w:r>
      <w:r w:rsidRPr="00D66550">
        <w:rPr>
          <w:rFonts w:ascii="Palatino Linotype" w:hAnsi="Palatino Linotype"/>
          <w:color w:val="auto"/>
        </w:rPr>
        <w:t>ҳ</w:t>
      </w:r>
      <w:r w:rsidRPr="00D66550">
        <w:rPr>
          <w:rFonts w:ascii="Palatino Linotype" w:hAnsi="Palatino Linotype" w:cs="Baltica Tj"/>
          <w:color w:val="auto"/>
        </w:rPr>
        <w:t>окимият;</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@259.</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Президенти ИМА ба мӯҳлати чанд сол интихоб карда мешавад</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$A) </w:t>
      </w:r>
      <w:r w:rsidRPr="00D66550">
        <w:rPr>
          <w:rFonts w:ascii="Palatino Linotype" w:hAnsi="Palatino Linotype" w:cs="Baltica Tj"/>
          <w:bCs/>
          <w:color w:val="auto"/>
        </w:rPr>
        <w:t>Чор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Пан</w:t>
      </w:r>
      <w:r w:rsidRPr="00D66550">
        <w:rPr>
          <w:rFonts w:ascii="Palatino Linotype" w:hAnsi="Palatino Linotype" w:cs="Cambria Math"/>
          <w:color w:val="auto"/>
        </w:rPr>
        <w:t>ҷ</w:t>
      </w:r>
      <w:r w:rsidRPr="00D66550">
        <w:rPr>
          <w:rFonts w:ascii="Palatino Linotype" w:hAnsi="Palatino Linotype" w:cs="Baltica Tj"/>
          <w:color w:val="auto"/>
        </w:rPr>
        <w:t xml:space="preserve">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Шаш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xml:space="preserve">) </w:t>
      </w:r>
      <w:r w:rsidRPr="00D66550">
        <w:rPr>
          <w:rFonts w:ascii="Palatino Linotype" w:hAnsi="Palatino Linotype"/>
          <w:color w:val="auto"/>
        </w:rPr>
        <w:t>Ҳ</w:t>
      </w:r>
      <w:r w:rsidRPr="00D66550">
        <w:rPr>
          <w:rFonts w:ascii="Palatino Linotype" w:hAnsi="Palatino Linotype" w:cs="Baltica Tj"/>
          <w:color w:val="auto"/>
        </w:rPr>
        <w:t>афт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Се сол;</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@260.</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Президенти ИМА наметавонад</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Зиёда аз ду м</w:t>
      </w:r>
      <w:r w:rsidRPr="00D66550">
        <w:rPr>
          <w:rFonts w:ascii="Palatino Linotype" w:hAnsi="Palatino Linotype" w:cs="Cambria Math"/>
          <w:color w:val="auto"/>
        </w:rPr>
        <w:t>ӯҳ</w:t>
      </w:r>
      <w:r w:rsidRPr="00D66550">
        <w:rPr>
          <w:rFonts w:ascii="Palatino Linotype" w:hAnsi="Palatino Linotype" w:cs="Baltica Tj"/>
          <w:color w:val="auto"/>
        </w:rPr>
        <w:t>лат пайи</w:t>
      </w:r>
      <w:r w:rsidRPr="00D66550">
        <w:rPr>
          <w:rFonts w:ascii="Palatino Linotype" w:hAnsi="Palatino Linotype"/>
          <w:color w:val="auto"/>
        </w:rPr>
        <w:t>ҳ</w:t>
      </w:r>
      <w:r w:rsidRPr="00D66550">
        <w:rPr>
          <w:rFonts w:ascii="Palatino Linotype" w:hAnsi="Palatino Linotype" w:cs="Baltica Tj"/>
          <w:color w:val="auto"/>
        </w:rPr>
        <w:t>ам;</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Ду м</w:t>
      </w:r>
      <w:r w:rsidRPr="00D66550">
        <w:rPr>
          <w:rFonts w:ascii="Palatino Linotype" w:hAnsi="Palatino Linotype" w:cs="Cambria Math"/>
          <w:color w:val="auto"/>
        </w:rPr>
        <w:t>ӯҳ</w:t>
      </w:r>
      <w:r w:rsidRPr="00D66550">
        <w:rPr>
          <w:rFonts w:ascii="Palatino Linotype" w:hAnsi="Palatino Linotype" w:cs="Baltica Tj"/>
          <w:color w:val="auto"/>
        </w:rPr>
        <w:t xml:space="preserve">лат пайи </w:t>
      </w:r>
      <w:r w:rsidRPr="00D66550">
        <w:rPr>
          <w:rFonts w:ascii="Palatino Linotype" w:hAnsi="Palatino Linotype"/>
          <w:color w:val="auto"/>
        </w:rPr>
        <w:t>ҳ</w:t>
      </w:r>
      <w:r w:rsidRPr="00D66550">
        <w:rPr>
          <w:rFonts w:ascii="Palatino Linotype" w:hAnsi="Palatino Linotype" w:cs="Baltica Tj"/>
          <w:color w:val="auto"/>
        </w:rPr>
        <w:t>ам;</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Зиёда аз се м</w:t>
      </w:r>
      <w:r w:rsidRPr="00D66550">
        <w:rPr>
          <w:rFonts w:ascii="Palatino Linotype" w:hAnsi="Palatino Linotype" w:cs="Cambria Math"/>
          <w:color w:val="auto"/>
        </w:rPr>
        <w:t>ӯҳ</w:t>
      </w:r>
      <w:r w:rsidRPr="00D66550">
        <w:rPr>
          <w:rFonts w:ascii="Palatino Linotype" w:hAnsi="Palatino Linotype" w:cs="Baltica Tj"/>
          <w:color w:val="auto"/>
        </w:rPr>
        <w:t xml:space="preserve">лат пайи </w:t>
      </w:r>
      <w:r w:rsidRPr="00D66550">
        <w:rPr>
          <w:rFonts w:ascii="Palatino Linotype" w:hAnsi="Palatino Linotype"/>
          <w:color w:val="auto"/>
        </w:rPr>
        <w:t>ҳ</w:t>
      </w:r>
      <w:r w:rsidRPr="00D66550">
        <w:rPr>
          <w:rFonts w:ascii="Palatino Linotype" w:hAnsi="Palatino Linotype" w:cs="Baltica Tj"/>
          <w:color w:val="auto"/>
        </w:rPr>
        <w:t>ам;</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Зиёда аз як м</w:t>
      </w:r>
      <w:r w:rsidRPr="00D66550">
        <w:rPr>
          <w:rFonts w:ascii="Palatino Linotype" w:hAnsi="Palatino Linotype" w:cs="Cambria Math"/>
          <w:color w:val="auto"/>
        </w:rPr>
        <w:t>ӯҳ</w:t>
      </w:r>
      <w:r w:rsidRPr="00D66550">
        <w:rPr>
          <w:rFonts w:ascii="Palatino Linotype" w:hAnsi="Palatino Linotype" w:cs="Baltica Tj"/>
          <w:color w:val="auto"/>
        </w:rPr>
        <w:t>лат;</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 xml:space="preserve">$E) </w:t>
      </w:r>
      <w:r w:rsidRPr="00D66550">
        <w:rPr>
          <w:rFonts w:ascii="Palatino Linotype" w:hAnsi="Palatino Linotype" w:cs="Baltica Tj"/>
          <w:bCs/>
          <w:color w:val="auto"/>
        </w:rPr>
        <w:t>На зиёда аз ду м</w:t>
      </w:r>
      <w:r w:rsidRPr="00D66550">
        <w:rPr>
          <w:rFonts w:ascii="Palatino Linotype" w:hAnsi="Palatino Linotype" w:cs="Cambria Math"/>
          <w:bCs/>
          <w:color w:val="auto"/>
        </w:rPr>
        <w:t>ӯҳ</w:t>
      </w:r>
      <w:r w:rsidRPr="00D66550">
        <w:rPr>
          <w:rFonts w:ascii="Palatino Linotype" w:hAnsi="Palatino Linotype" w:cs="Baltica Tj"/>
          <w:bCs/>
          <w:color w:val="auto"/>
        </w:rPr>
        <w:t>лат ба мансаби президент</w:t>
      </w:r>
      <w:r w:rsidRPr="00D66550">
        <w:rPr>
          <w:rFonts w:ascii="Palatino Linotype" w:hAnsi="Palatino Linotype" w:cs="Cambria Math"/>
          <w:bCs/>
          <w:color w:val="auto"/>
        </w:rPr>
        <w:t>ӣ</w:t>
      </w:r>
      <w:r w:rsidRPr="00D66550">
        <w:rPr>
          <w:rFonts w:ascii="Palatino Linotype" w:hAnsi="Palatino Linotype" w:cs="Baltica Tj"/>
          <w:bCs/>
          <w:color w:val="auto"/>
        </w:rPr>
        <w:t xml:space="preserve"> интихоб шавад;</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@261.</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Шакли идоракунии Олмон чӣ гуна аст</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Ҷумҳурии президентӣ;</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$B) </w:t>
      </w:r>
      <w:r w:rsidRPr="00D66550">
        <w:rPr>
          <w:rFonts w:ascii="Palatino Linotype" w:hAnsi="Palatino Linotype" w:cs="Baltica Tj"/>
          <w:bCs/>
          <w:color w:val="auto"/>
        </w:rPr>
        <w:t>Ҷумҳурии парламентӣ;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ҷумҳурии омехта;</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Ҷумҳурии нимпарламентӣ;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Ҷумҳурии нимпрезидентӣ;</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@262.</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 xml:space="preserve">Кадоме яке аз ин мақомот, палатаи поёнии мақомоти намояндагии </w:t>
      </w:r>
      <w:r w:rsidRPr="00D66550">
        <w:rPr>
          <w:rFonts w:ascii="Palatino Linotype" w:hAnsi="Palatino Linotype" w:cs="Baltica Tj"/>
          <w:color w:val="auto"/>
        </w:rPr>
        <w:t xml:space="preserve">Ҷумҳурии Иттифоқии Олмон </w:t>
      </w:r>
      <w:r w:rsidRPr="00D66550">
        <w:rPr>
          <w:rFonts w:ascii="Palatino Linotype" w:hAnsi="Palatino Linotype" w:cs="Baltica Tj"/>
          <w:bCs/>
          <w:color w:val="auto"/>
        </w:rPr>
        <w:t>ба ҳисоб меравад</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$A) </w:t>
      </w:r>
      <w:r w:rsidRPr="00D66550">
        <w:rPr>
          <w:rFonts w:ascii="Palatino Linotype" w:hAnsi="Palatino Linotype" w:cs="Baltica Tj"/>
          <w:bCs/>
          <w:color w:val="auto"/>
        </w:rPr>
        <w:t>Бундестаг;</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Бундесрат;</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Маҷлиси Иттифоқӣ;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Бундесвер;</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Ландтаг;</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@263.</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 xml:space="preserve">Дар Ҷумҳурии Иттифоқии Олмон </w:t>
      </w:r>
      <w:r w:rsidRPr="00D66550">
        <w:rPr>
          <w:rFonts w:ascii="Palatino Linotype" w:hAnsi="Palatino Linotype" w:cs="Baltica Tj"/>
          <w:bCs/>
          <w:color w:val="auto"/>
        </w:rPr>
        <w:t>мутобиқатии санадҳо ба конститутсия ба салоҳияти кадом мақомот вогузор карда шудааст</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Ба Суди конститутсионии иттифоқии Олмон;</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Ба Суди Олии иттифоқии Олмон;</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Ба Суди Олии заминҳои иттифоқии Олмон;</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Ба Бундестаг;</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Ба Бундесрат;</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@264.</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Президенти </w:t>
      </w:r>
      <w:r w:rsidRPr="00D66550">
        <w:rPr>
          <w:rFonts w:ascii="Palatino Linotype" w:hAnsi="Palatino Linotype" w:cs="Baltica Tj"/>
          <w:color w:val="auto"/>
        </w:rPr>
        <w:t>Ҷумҳурии Иттифоқии Олмон</w:t>
      </w:r>
      <w:r w:rsidRPr="00D66550">
        <w:rPr>
          <w:rFonts w:ascii="Palatino Linotype" w:hAnsi="Palatino Linotype" w:cs="Baltica Tj"/>
          <w:bCs/>
          <w:color w:val="auto"/>
        </w:rPr>
        <w:t xml:space="preserve"> ба мӯҳлати чанд сол интихоб карда мешавад</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3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 xml:space="preserve">$B) </w:t>
      </w:r>
      <w:r w:rsidRPr="00D66550">
        <w:rPr>
          <w:rFonts w:ascii="Palatino Linotype" w:hAnsi="Palatino Linotype" w:cs="Baltica Tj"/>
          <w:bCs/>
          <w:color w:val="auto"/>
        </w:rPr>
        <w:t>4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5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6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7 сол;</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@265.</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Ҷумҳурии Фаронса чӣ гуна ҷумҳурӣ ба ҳисоб меравад</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Ҷудонашаванда, дунявӣ, демократӣ ва иҷтимоӣ;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Ҷумҳурии конститутсионӣ;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 xml:space="preserve">$C) </w:t>
      </w:r>
      <w:r w:rsidRPr="00D66550">
        <w:rPr>
          <w:rFonts w:ascii="Palatino Linotype" w:hAnsi="Palatino Linotype" w:cs="Baltica Tj"/>
          <w:bCs/>
          <w:color w:val="auto"/>
        </w:rPr>
        <w:t>Ҷумҳурии президентӣ;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Ҷумҳурии парламентӣ;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Ҷумҳурии советӣ;</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@266.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Дар низоми мақомоти давлатии ҷум</w:t>
      </w:r>
      <w:r w:rsidRPr="00D66550">
        <w:rPr>
          <w:rFonts w:ascii="Palatino Linotype" w:hAnsi="Palatino Linotype" w:cs="Baltica Tj"/>
          <w:color w:val="auto"/>
        </w:rPr>
        <w:t>ҳ</w:t>
      </w:r>
      <w:r w:rsidRPr="00D66550">
        <w:rPr>
          <w:rFonts w:ascii="Palatino Linotype" w:hAnsi="Palatino Linotype" w:cs="Baltica Tj"/>
          <w:bCs/>
          <w:color w:val="auto"/>
        </w:rPr>
        <w:t>урии Фаронса кадом мақомот мавқеи марказиро ишғол мекунад</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Сарвазир;</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Президент;</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Ноиби президент;</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Раиси палатаи болоӣ;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Раиси палатаи поёнӣ;</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@267.</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Президенти ҷум</w:t>
      </w:r>
      <w:r w:rsidRPr="00D66550">
        <w:rPr>
          <w:rFonts w:ascii="Palatino Linotype" w:hAnsi="Palatino Linotype" w:cs="Baltica Tj"/>
          <w:color w:val="auto"/>
        </w:rPr>
        <w:t>ҳ</w:t>
      </w:r>
      <w:r w:rsidRPr="00D66550">
        <w:rPr>
          <w:rFonts w:ascii="Palatino Linotype" w:hAnsi="Palatino Linotype" w:cs="Baltica Tj"/>
          <w:bCs/>
          <w:color w:val="auto"/>
        </w:rPr>
        <w:t>урии Фаронса ба мӯҳлати чанд сол интихоб карда мешавад</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Чор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Панҷ сол;</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$C) </w:t>
      </w:r>
      <w:r w:rsidRPr="00D66550">
        <w:rPr>
          <w:rFonts w:ascii="Palatino Linotype" w:hAnsi="Palatino Linotype" w:cs="Baltica Tj"/>
          <w:bCs/>
          <w:color w:val="auto"/>
        </w:rPr>
        <w:t>Ҳафт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$D) Шаш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Даҳ сол;</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@268. </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Кадом шаҳр пойтахти Нидерландия ба ҳисоб меравад</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Роттердам;</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$B) </w:t>
      </w:r>
      <w:r w:rsidRPr="00D66550">
        <w:rPr>
          <w:rFonts w:ascii="Palatino Linotype" w:hAnsi="Palatino Linotype" w:cs="Baltica Tj"/>
          <w:bCs/>
          <w:color w:val="auto"/>
        </w:rPr>
        <w:t>Амстердам;</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Гаага;</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Берлин;</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Женева;</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@269.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Шоҳигарии Нидерландияро боз бо номи</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Голландия;</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Гренландия;</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Латландия;</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Шотландия;</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Ирландия ном мебаранд;</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@270.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Шакли сохти Шоҳигарии Нидерландия чӣ гуна аст</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$A) </w:t>
      </w:r>
      <w:r w:rsidRPr="00D66550">
        <w:rPr>
          <w:rFonts w:ascii="Palatino Linotype" w:hAnsi="Palatino Linotype" w:cs="Baltica Tj"/>
          <w:bCs/>
          <w:color w:val="auto"/>
        </w:rPr>
        <w:t>Ягона;</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Иттифоқӣ;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Иттифоқи мураккаб;</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Ягона буда, дар дохилаш 6 ҷумҳурӣ воқеъ аст;</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Иттифоқи буда, дар дохилаш 6 ҷумҳурӣ воқеъ аст;</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@271.</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Нидерландия кадом шакли идоракуниро дорад</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Монархияи том;</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Монархияи дуалистӣ;</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$C) </w:t>
      </w:r>
      <w:r w:rsidRPr="00D66550">
        <w:rPr>
          <w:rFonts w:ascii="Palatino Linotype" w:hAnsi="Palatino Linotype" w:cs="Baltica Tj"/>
          <w:bCs/>
          <w:color w:val="auto"/>
        </w:rPr>
        <w:t>Монархияи конститутсионӣ;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Монархияи интихоби;</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Монархияи том;</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@272.</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Сардори давлати Нидерландия дар як вақт сардори давлатӣ</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Латландия;</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Гренландия;</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$C) </w:t>
      </w:r>
      <w:r w:rsidRPr="00D66550">
        <w:rPr>
          <w:rFonts w:ascii="Palatino Linotype" w:hAnsi="Palatino Linotype" w:cs="Baltica Tj"/>
          <w:bCs/>
          <w:color w:val="auto"/>
        </w:rPr>
        <w:t>Голландия;</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Шотландия;</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Ирландия ба ҳисоб меравад;</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@273.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Шакли идоракунии Ҷумҳурии Исломии Эрон чӣ гуна аст</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$A) </w:t>
      </w:r>
      <w:r w:rsidRPr="00D66550">
        <w:rPr>
          <w:rFonts w:ascii="Palatino Linotype" w:hAnsi="Palatino Linotype" w:cs="Baltica Tj"/>
          <w:bCs/>
          <w:color w:val="auto"/>
        </w:rPr>
        <w:t>Ҷумҳурии президентӣ;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Ҷумҳурии парламентӣ;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Ҷумҳурии исломи;</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Монархияи том;</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Монархияи интихобӣ;</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@274.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Сардори давлати Ҷумҳурии Исломии Эрон кӣ ба ҳисоб меравад</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Президенти Ҷумҳурии Исломии Эрон;</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$B) </w:t>
      </w:r>
      <w:r w:rsidRPr="00D66550">
        <w:rPr>
          <w:rFonts w:ascii="Palatino Linotype" w:hAnsi="Palatino Linotype" w:cs="Baltica Tj"/>
          <w:bCs/>
          <w:color w:val="auto"/>
        </w:rPr>
        <w:t>Раҳбари Ҷумҳурии Исломии Эрон;</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Раиси Ҷумҳурии Исломии Эрон;</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Шӯрои Нигаҳбони Ҷумҳурии Исломии Эрон;</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Раиси Маҷлиси Ҷумҳурии Исломии Эрон;</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@275.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Сафармондеҳи Олии Қувваҳои Мусаллаҳ кӣ ба ҳисоб меравад</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Президенти Ҷумҳурии Исломии Эрон;</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$B) </w:t>
      </w:r>
      <w:r w:rsidRPr="00D66550">
        <w:rPr>
          <w:rFonts w:ascii="Palatino Linotype" w:hAnsi="Palatino Linotype" w:cs="Baltica Tj"/>
          <w:bCs/>
          <w:color w:val="auto"/>
        </w:rPr>
        <w:t>Раҳбари Ҷумҳурии Исломии Эрон;</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Раиси Ҷумҳурии Исломии Эрон;</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Шӯрои Нигаҳбони Ҷумҳурии Исломии Эрон;</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Раиси Маҷлиси Ҷумҳурии Исломии Эрон;</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@276.</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Президенти Ҷумҳурии Исломии Эрон дар асоси кадом намуди интихобот интихоб мешавад?</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$A) </w:t>
      </w:r>
      <w:r w:rsidRPr="00D66550">
        <w:rPr>
          <w:rFonts w:ascii="Palatino Linotype" w:hAnsi="Palatino Linotype" w:cs="Baltica Tj"/>
          <w:bCs/>
          <w:color w:val="auto"/>
        </w:rPr>
        <w:t>Интихоботи мустақим;</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Интихоботи пинҳонӣ;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Интихоботи ғайримустақим;</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Интихоботи бавосита;</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Интихоботи омехта;</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@277.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Раҳбари Ҷумҳурии Исломии Эрон дар як вақт ба ҳисоб меравад</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Президенти Ҷумҳурии Исломии Эрон;</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Раиси Маҷлиси Шӯрои Ҷумҳурии Исломии Эрон;</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$C) </w:t>
      </w:r>
      <w:r w:rsidRPr="00D66550">
        <w:rPr>
          <w:rFonts w:ascii="Palatino Linotype" w:hAnsi="Palatino Linotype" w:cs="Baltica Tj"/>
          <w:bCs/>
          <w:color w:val="auto"/>
        </w:rPr>
        <w:t>Сардори давлати Ҷумҳурии Исломии Эрон;</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$D) Шӯрои Нигаҳбони Ҷумҳурии Исломии Эрон;</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Раиси Маҷлиси Ҷумҳурии Исломии Эрон;</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@278.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Кадом сол дар Ҷумҳурии Исломии Эрон инқилоби исломӣ ба вуҷуд омадааст</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$A) С</w:t>
      </w:r>
      <w:r w:rsidRPr="00D66550">
        <w:rPr>
          <w:rFonts w:ascii="Palatino Linotype" w:hAnsi="Palatino Linotype" w:cs="Baltica Tj"/>
          <w:bCs/>
          <w:color w:val="auto"/>
        </w:rPr>
        <w:t>оли 1979;</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Соли 1989;</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Соли 1980;</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Соли 1981;</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Соли 1982;</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@279.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Раҳбари Ҷумҳурии Исломии Эрон аз тарафи ки интихоб карда мешавад</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Аз тарафи интихобкунандагон;</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Аз тарафи парламент;</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Аз тарафи Шӯрои экспертӣ;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Аз тарафи Шӯрои ма</w:t>
      </w:r>
      <w:r w:rsidRPr="00D66550">
        <w:rPr>
          <w:rFonts w:ascii="Palatino Linotype" w:hAnsi="Palatino Linotype" w:cs="Baltica Tj"/>
          <w:bCs/>
          <w:color w:val="auto"/>
        </w:rPr>
        <w:t>қ</w:t>
      </w:r>
      <w:r w:rsidRPr="00D66550">
        <w:rPr>
          <w:rFonts w:ascii="Palatino Linotype" w:hAnsi="Palatino Linotype" w:cs="Baltica Tj"/>
          <w:color w:val="auto"/>
        </w:rPr>
        <w:t>омоти назорати конститутсионӣ;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E</w:t>
      </w:r>
      <w:r w:rsidRPr="00D66550">
        <w:rPr>
          <w:rFonts w:ascii="Palatino Linotype" w:hAnsi="Palatino Linotype" w:cs="Baltica Tj"/>
          <w:color w:val="auto"/>
        </w:rPr>
        <w:t>) Аз тарафи намояндагиҳои музофотҳо;</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@280. </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Раҳбари Ҷумҳурии Исломии Эрон ба мӯҳлати чанд сол интихоб карда мешавад</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olor w:val="auto"/>
        </w:rPr>
      </w:pPr>
      <w:r w:rsidRPr="00D66550">
        <w:rPr>
          <w:rFonts w:ascii="Palatino Linotype" w:hAnsi="Palatino Linotype"/>
          <w:color w:val="auto"/>
        </w:rPr>
        <w:t>$A) Ба мӯҳлати чор сол;</w:t>
      </w:r>
    </w:p>
    <w:p w:rsidR="001F3937" w:rsidRPr="00D66550" w:rsidRDefault="001F3937" w:rsidP="00D44FB6">
      <w:pPr>
        <w:pStyle w:val="a"/>
        <w:spacing w:line="240" w:lineRule="auto"/>
        <w:jc w:val="both"/>
        <w:rPr>
          <w:rFonts w:ascii="Palatino Linotype" w:hAnsi="Palatino Linotype"/>
          <w:color w:val="auto"/>
        </w:rPr>
      </w:pPr>
      <w:r w:rsidRPr="00D66550">
        <w:rPr>
          <w:rFonts w:ascii="Palatino Linotype" w:hAnsi="Palatino Linotype"/>
          <w:color w:val="auto"/>
        </w:rPr>
        <w:t>$B) Ба мӯҳлати 6 сол;</w:t>
      </w:r>
    </w:p>
    <w:p w:rsidR="001F3937" w:rsidRPr="00D66550" w:rsidRDefault="001F3937" w:rsidP="00D44FB6">
      <w:pPr>
        <w:pStyle w:val="a"/>
        <w:spacing w:line="240" w:lineRule="auto"/>
        <w:jc w:val="both"/>
        <w:rPr>
          <w:rFonts w:ascii="Palatino Linotype" w:hAnsi="Palatino Linotype"/>
          <w:bCs/>
          <w:color w:val="auto"/>
        </w:rPr>
      </w:pPr>
      <w:r w:rsidRPr="00D66550">
        <w:rPr>
          <w:rFonts w:ascii="Palatino Linotype" w:hAnsi="Palatino Linotype"/>
          <w:color w:val="auto"/>
        </w:rPr>
        <w:t xml:space="preserve">$C) </w:t>
      </w:r>
      <w:r w:rsidRPr="00D66550">
        <w:rPr>
          <w:rFonts w:ascii="Palatino Linotype" w:hAnsi="Palatino Linotype"/>
          <w:bCs/>
          <w:color w:val="auto"/>
        </w:rPr>
        <w:t>Якумра интихоб карда мешавад;</w:t>
      </w:r>
    </w:p>
    <w:p w:rsidR="001F3937" w:rsidRPr="00D66550" w:rsidRDefault="001F3937" w:rsidP="00D44FB6">
      <w:pPr>
        <w:pStyle w:val="a"/>
        <w:spacing w:line="240" w:lineRule="auto"/>
        <w:jc w:val="both"/>
        <w:rPr>
          <w:rFonts w:ascii="Palatino Linotype" w:hAnsi="Palatino Linotype"/>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xml:space="preserve">) </w:t>
      </w:r>
      <w:r w:rsidRPr="00D66550">
        <w:rPr>
          <w:rFonts w:ascii="Palatino Linotype" w:hAnsi="Palatino Linotype"/>
          <w:color w:val="auto"/>
        </w:rPr>
        <w:t>Ба мӯҳлати 5 сол;</w:t>
      </w:r>
    </w:p>
    <w:p w:rsidR="001F3937" w:rsidRPr="00D66550" w:rsidRDefault="001F3937" w:rsidP="00D44FB6">
      <w:pPr>
        <w:pStyle w:val="a"/>
        <w:spacing w:line="240" w:lineRule="auto"/>
        <w:jc w:val="both"/>
        <w:rPr>
          <w:rFonts w:ascii="Palatino Linotype" w:hAnsi="Palatino Linotype"/>
          <w:color w:val="auto"/>
        </w:rPr>
      </w:pPr>
      <w:r w:rsidRPr="00D66550">
        <w:rPr>
          <w:rFonts w:ascii="Palatino Linotype" w:hAnsi="Palatino Linotype"/>
          <w:color w:val="auto"/>
        </w:rPr>
        <w:t>$E) Ба мӯҳлати 7 сол;</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@281.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Дар таърихи Ҷумҳурии Исломии Эрон чанд Раҳбари ҶИЭ интихоб карда шудааст</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Се раҳбар интихоб карда шудааст;</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$B) </w:t>
      </w:r>
      <w:r w:rsidRPr="00D66550">
        <w:rPr>
          <w:rFonts w:ascii="Palatino Linotype" w:hAnsi="Palatino Linotype" w:cs="Baltica Tj"/>
          <w:bCs/>
          <w:color w:val="auto"/>
        </w:rPr>
        <w:t>Ду раҳбар интихоб карда шудааст;</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Чор раҳбар интихоб карда шудааст;</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Як раҳбар интихоб карда шудааст;</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Умуман ягон раҳбар интихоб карда нашудааст;</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@282.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Президенти ҶИЭ интихоб карда мешавад</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$A) </w:t>
      </w:r>
      <w:r w:rsidRPr="00D66550">
        <w:rPr>
          <w:rFonts w:ascii="Palatino Linotype" w:hAnsi="Palatino Linotype" w:cs="Baltica Tj"/>
          <w:bCs/>
          <w:color w:val="auto"/>
        </w:rPr>
        <w:t>Аз тарафи интихобкунандагон;</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Аз тарафи парламент;</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Аз тарафи Маҷлиси Шӯрои Исломӣ;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Аз тарафи Шӯрои Нигаҳбон;</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Аз тарафи Раҳбари Ҷумҳурии Исломии Эрон;</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@283.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Раиси Ҳукумати ҶИЭ ба ҳисоб меравад</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$A) </w:t>
      </w:r>
      <w:r w:rsidRPr="00D66550">
        <w:rPr>
          <w:rFonts w:ascii="Palatino Linotype" w:hAnsi="Palatino Linotype" w:cs="Baltica Tj"/>
          <w:bCs/>
          <w:color w:val="auto"/>
        </w:rPr>
        <w:t>Президенти ҶИЭ;</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Раҳбари ҶИЭ;</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Раиси Шӯрои Исломӣ;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Шӯрои Нигаҳбони ҶИЭ;</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Раиси Маҷлиси ҶИЭ;</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@284.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Оё Президенти ҶИЭ сардори давлат ба ҳисоб меравад</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$A) </w:t>
      </w:r>
      <w:r w:rsidRPr="00D66550">
        <w:rPr>
          <w:rFonts w:ascii="Palatino Linotype" w:hAnsi="Palatino Linotype" w:cs="Baltica Tj"/>
          <w:bCs/>
          <w:color w:val="auto"/>
        </w:rPr>
        <w:t>Не, сардори давлат ба ҳисоб намеравад;</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Президент дар як вақт ҳам Раиси Ҳукумат ва ҳам сардори давлат ба ҳисоб меравад;</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Президент дар як вақт ҳам Раиси Ҳукумат, ҳам сардори давлат ва ҳам Сарфармондеҳи Олии Қувваҳои Мусаллаҳ ба ҳисоб меравад;</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Президент танҳо Сардори давлат ба ҳисоб меравад;</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Президент танҳо Раиси Ҳукумат ба ҳисоб меравад;</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@285.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Кадом сол Қонуни Асосии Ҷумҳурии Исломии Эрон қабул шудааст</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$A) </w:t>
      </w:r>
      <w:r w:rsidRPr="00D66550">
        <w:rPr>
          <w:rFonts w:ascii="Palatino Linotype" w:hAnsi="Palatino Linotype" w:cs="Baltica Tj"/>
          <w:bCs/>
          <w:color w:val="auto"/>
        </w:rPr>
        <w:t>Соли 1979;</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Соли 1989;</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Соли 1980;</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Соли 1981;</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Соли 1982;</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@286.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Шакли идоракунии Латвия чӣ гуна аст</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Ҷумҳурии президентӣ;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Ҷумҳурии парламентӣ;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Ҷумҳурии нимпрезидентӣ;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Ҷумҳурии омехта;</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Ҷумҳурии советӣ;</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@287.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Президенти Латвия ба мӯҳлати чанд сол интихоб карда мешавад</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Аз тарафи интихобкунандагон ба мӯҳлати чор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Аз тарафи Сейм ба мӯҳлати се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Аз тарафи коллегияи интихобкунандагон ба мӯҳлати чор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Аз тарафи парламент ба мӯҳлати 7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Аз тарафи парламент ба мӯҳлати 6 сол;</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@288.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Мӯҳлати фаъолияти парламенти Латвия чанд сол аст</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Чор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Панҷ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Се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Шаш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Ду сол;</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@289.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Парламенти (Сейм) Латвия аз чанд вакил иборат аст</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100 вакил;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150 вакил;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120 вакил;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400 вакил;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450 вакил;</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@290.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Конститутсияи Латвия бо кадом тарз қабул карда шудааст</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Дар раъйпурсии умумихалқӣ;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Аз тарафи парламент, (чунки ҷумҳурии парламентӣ аст);</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Аз тарафи Маҷлиси муассисон;</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Аз тарафи конвенти конститутсионӣ;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Аз тарафи президент тақдим карда шудааст;</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@291.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Шакли идоракунии Италия чӣ гуна аст</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Ҷумҳурии нимпрезидентӣ;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Ҷумҳурии президентӣ;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Ҷумҳурии парламентӣ;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Ҷумҳурии омехта;</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Ҷумҳурии советӣ;</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@292.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Президенти Италия ба мӯҳлати чанд сол интихоб карда мешавад</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Аз тарафи интихобкунандагон ба мӯҳлати чор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Аз тарафи Сенат ба мӯҳлати чор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Аз тарафи намояндагон ба мӯҳлати чор сол интихоб карда мешавад;</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Аз тарафи парламент ба мӯҳлати 7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Аз тарафи парламент ба мӯҳлати 6 сол;</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@293.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Мӯҳлати фаъолияти парламенти Италия чанд сол аст</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Чор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Панҷ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Се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Ҳафт сол;</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Шаш сол;</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@294.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Ҳукумати Италия дар назди кадом мақомот ҳисоботдиҳанда аст</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Президент;</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Раиси Ҳокимияти иҷроия;</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 xml:space="preserve">$C) </w:t>
      </w:r>
      <w:r w:rsidRPr="00D66550">
        <w:rPr>
          <w:rFonts w:ascii="Palatino Linotype" w:hAnsi="Palatino Linotype" w:cs="Baltica Tj"/>
          <w:bCs/>
          <w:color w:val="auto"/>
        </w:rPr>
        <w:t>Парламент;</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Ба интихобкунандагон;</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Ба Ноиби-президент;</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@295. </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Ватикан ҳамчун шаҳр ва ё давлат дар дохили Италия воқеъ аст</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$A) </w:t>
      </w:r>
      <w:r w:rsidRPr="00D66550">
        <w:rPr>
          <w:rFonts w:ascii="Palatino Linotype" w:hAnsi="Palatino Linotype" w:cs="Baltica Tj"/>
          <w:bCs/>
          <w:color w:val="auto"/>
        </w:rPr>
        <w:t>Ҳамчун шаҳр-давлат дар дохили Италия;</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Ҳамчун ҷумҳурии мухторӣ дар ҳайати Италия;</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Ҳамчун вилояти мухтори дар ҳайати Италия;</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$D) Ҳамчун давлати мустақил дар дохили Италия;</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Ҳамчун вилояти мустақил дар дохили Италия;</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@296.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Ватикан чӣ гуна шакли идоракунии давлатиро доро аст</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Монархияи том;</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Монархияи дуалистӣ;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Монархияи маҳдуд;</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Монархияи парлумонӣ;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 xml:space="preserve">$E) </w:t>
      </w:r>
      <w:r w:rsidRPr="00D66550">
        <w:rPr>
          <w:rFonts w:ascii="Palatino Linotype" w:hAnsi="Palatino Linotype" w:cs="Baltica Tj"/>
          <w:bCs/>
          <w:color w:val="auto"/>
        </w:rPr>
        <w:t>Монархияи теократӣ;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@297. Сардори давлати Ватикан – дар як вақт</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Сардори христианҳои ҷаҳон;</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Сардори сеъзди кардиналҳо;</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color w:val="auto"/>
        </w:rPr>
        <w:t xml:space="preserve">$C) </w:t>
      </w:r>
      <w:r w:rsidRPr="00D66550">
        <w:rPr>
          <w:rFonts w:ascii="Palatino Linotype" w:hAnsi="Palatino Linotype" w:cs="Baltica Tj"/>
          <w:bCs/>
          <w:color w:val="auto"/>
        </w:rPr>
        <w:t>Сардори калисои Римӣ-католикӣ;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Раиси Ҳукумати Италия ба ҳисоб меравад;</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Президенти Италия ба ҳисоб меравад;</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@298.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Шветсария дар арсаи байналмилалӣ кадом муносибатро пеш гирифтааст</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Муносибати бетарафии доимиро;</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Муносибати ҳамроҳшавӣ танҳо ба Иттифоқи Аврупо;</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Муносибати байналмилалӣ оиди танҳо иштирок дар иттифоқҳои ҳарбӣ;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Муносибати ҳамроҳшавӣ танҳо ба иттифоқи давлатҳои Аврупо;</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Муносибати бетарафии доимӣ бо давлатҳои ғайри Аврупо;</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@299.</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Шакли идоракунии Шветсария чӣ гуна аст</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Ҷумҳурии омехта;</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Ҷумҳурии президентӣ;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Ҷумҳурии парламентӣ;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Ҷумҳурии теократӣ;</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$E) Ҷумҳурии советӣ;</w:t>
      </w:r>
    </w:p>
    <w:p w:rsidR="001F3937" w:rsidRPr="00D66550" w:rsidRDefault="001F3937" w:rsidP="00D44FB6">
      <w:pPr>
        <w:pStyle w:val="a"/>
        <w:spacing w:line="240" w:lineRule="auto"/>
        <w:jc w:val="both"/>
        <w:rPr>
          <w:rFonts w:ascii="Palatino Linotype" w:hAnsi="Palatino Linotype" w:cs="Baltica Tj"/>
          <w:bCs/>
          <w:color w:val="auto"/>
        </w:rPr>
      </w:pPr>
      <w:r w:rsidRPr="00D66550">
        <w:rPr>
          <w:rFonts w:ascii="Palatino Linotype" w:hAnsi="Palatino Linotype" w:cs="Baltica Tj"/>
          <w:bCs/>
          <w:color w:val="auto"/>
        </w:rPr>
        <w:t xml:space="preserve">@300. </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bCs/>
          <w:color w:val="auto"/>
        </w:rPr>
        <w:t>Конститутсияи Шветсия аз қабили конститутсияҳои</w:t>
      </w:r>
      <w:r>
        <w:rPr>
          <w:rFonts w:ascii="Palatino Linotype" w:hAnsi="Palatino Linotype" w:cs="Baltica Tj"/>
          <w:bCs/>
          <w:color w:val="auto"/>
        </w:rPr>
        <w:t>?</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$A) Навишташуда;</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$B) Нонавишта;</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$C) Номураттабшуда;</w:t>
      </w:r>
    </w:p>
    <w:p w:rsidR="001F3937" w:rsidRPr="00D66550" w:rsidRDefault="001F3937" w:rsidP="00D44FB6">
      <w:pPr>
        <w:pStyle w:val="a"/>
        <w:spacing w:line="240" w:lineRule="auto"/>
        <w:jc w:val="both"/>
        <w:rPr>
          <w:rFonts w:ascii="Palatino Linotype" w:hAnsi="Palatino Linotype" w:cs="Baltica Tj"/>
          <w:color w:val="auto"/>
        </w:rPr>
      </w:pPr>
      <w:r w:rsidRPr="00D66550">
        <w:rPr>
          <w:rFonts w:ascii="Palatino Linotype" w:hAnsi="Palatino Linotype" w:cs="Baltica Tj"/>
          <w:color w:val="auto"/>
        </w:rPr>
        <w:t>$</w:t>
      </w:r>
      <w:r w:rsidRPr="00D66550">
        <w:rPr>
          <w:rFonts w:ascii="Palatino Linotype" w:hAnsi="Palatino Linotype" w:cs="Baltica Tj"/>
          <w:color w:val="auto"/>
          <w:lang w:val="en-US"/>
        </w:rPr>
        <w:t>D</w:t>
      </w:r>
      <w:r w:rsidRPr="00D66550">
        <w:rPr>
          <w:rFonts w:ascii="Palatino Linotype" w:hAnsi="Palatino Linotype" w:cs="Baltica Tj"/>
          <w:color w:val="auto"/>
        </w:rPr>
        <w:t>) Омехта;</w:t>
      </w:r>
    </w:p>
    <w:p w:rsidR="001F3937" w:rsidRPr="009B2FB8" w:rsidRDefault="001F3937" w:rsidP="009B2FB8">
      <w:pPr>
        <w:pStyle w:val="a"/>
        <w:spacing w:line="240" w:lineRule="auto"/>
        <w:jc w:val="both"/>
        <w:rPr>
          <w:rFonts w:ascii="Palatino Linotype" w:hAnsi="Palatino Linotype" w:cs="Baltica Tj"/>
          <w:color w:val="auto"/>
        </w:rPr>
      </w:pPr>
      <w:r w:rsidRPr="00D66550">
        <w:t>$E) Чандир ба ҳисоб меравад;</w:t>
      </w:r>
    </w:p>
    <w:sectPr w:rsidR="001F3937" w:rsidRPr="009B2FB8" w:rsidSect="00BF4DCD">
      <w:pgSz w:w="11906" w:h="16838"/>
      <w:pgMar w:top="1135"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3937" w:rsidRDefault="001F3937" w:rsidP="006F33C1">
      <w:pPr>
        <w:spacing w:after="0" w:line="240" w:lineRule="auto"/>
      </w:pPr>
      <w:r>
        <w:separator/>
      </w:r>
    </w:p>
  </w:endnote>
  <w:endnote w:type="continuationSeparator" w:id="0">
    <w:p w:rsidR="001F3937" w:rsidRDefault="001F3937" w:rsidP="006F33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Tj">
    <w:panose1 w:val="02020603050405020304"/>
    <w:charset w:val="CC"/>
    <w:family w:val="roman"/>
    <w:pitch w:val="variable"/>
    <w:sig w:usb0="00000201" w:usb1="00000000" w:usb2="00000000" w:usb3="00000000" w:csb0="00000004" w:csb1="00000000"/>
  </w:font>
  <w:font w:name="Times New Roman Taj">
    <w:panose1 w:val="0202060305040502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MS Mincho">
    <w:altName w:val="MS Gothic"/>
    <w:panose1 w:val="02020609040205080304"/>
    <w:charset w:val="80"/>
    <w:family w:val="roman"/>
    <w:notTrueType/>
    <w:pitch w:val="fixed"/>
    <w:sig w:usb0="00000001" w:usb1="08070000" w:usb2="00000010" w:usb3="00000000" w:csb0="00020000" w:csb1="00000000"/>
  </w:font>
  <w:font w:name="Baltica Tj">
    <w:panose1 w:val="020B0604020202020204"/>
    <w:charset w:val="CC"/>
    <w:family w:val="swiss"/>
    <w:pitch w:val="variable"/>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3937" w:rsidRDefault="001F3937" w:rsidP="006F33C1">
      <w:pPr>
        <w:spacing w:after="0" w:line="240" w:lineRule="auto"/>
      </w:pPr>
      <w:r>
        <w:separator/>
      </w:r>
    </w:p>
  </w:footnote>
  <w:footnote w:type="continuationSeparator" w:id="0">
    <w:p w:rsidR="001F3937" w:rsidRDefault="001F3937" w:rsidP="006F33C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349B8"/>
    <w:multiLevelType w:val="hybridMultilevel"/>
    <w:tmpl w:val="DECE270E"/>
    <w:lvl w:ilvl="0" w:tplc="0C2EA1A6">
      <w:start w:val="59"/>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
    <w:nsid w:val="475E20FA"/>
    <w:multiLevelType w:val="hybridMultilevel"/>
    <w:tmpl w:val="80C0A6AC"/>
    <w:lvl w:ilvl="0" w:tplc="020CDB80">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
    <w:nsid w:val="5F8069F0"/>
    <w:multiLevelType w:val="hybridMultilevel"/>
    <w:tmpl w:val="01904826"/>
    <w:lvl w:ilvl="0" w:tplc="486CC458">
      <w:start w:val="1"/>
      <w:numFmt w:val="decimal"/>
      <w:lvlText w:val="%1."/>
      <w:lvlJc w:val="left"/>
      <w:pPr>
        <w:ind w:left="735" w:hanging="375"/>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76073022"/>
    <w:multiLevelType w:val="hybridMultilevel"/>
    <w:tmpl w:val="09321F80"/>
    <w:lvl w:ilvl="0" w:tplc="59D26AF0">
      <w:start w:val="189"/>
      <w:numFmt w:val="decimal"/>
      <w:lvlText w:val="%1."/>
      <w:lvlJc w:val="left"/>
      <w:pPr>
        <w:tabs>
          <w:tab w:val="num" w:pos="870"/>
        </w:tabs>
        <w:ind w:left="870" w:hanging="5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4DE0"/>
    <w:rsid w:val="000077A6"/>
    <w:rsid w:val="00012FF2"/>
    <w:rsid w:val="00021CDA"/>
    <w:rsid w:val="00022F6D"/>
    <w:rsid w:val="000269D7"/>
    <w:rsid w:val="00033C38"/>
    <w:rsid w:val="00042511"/>
    <w:rsid w:val="00055233"/>
    <w:rsid w:val="00055D6E"/>
    <w:rsid w:val="00055E0C"/>
    <w:rsid w:val="00062860"/>
    <w:rsid w:val="000704D6"/>
    <w:rsid w:val="0008319B"/>
    <w:rsid w:val="000845D7"/>
    <w:rsid w:val="00084D62"/>
    <w:rsid w:val="00086838"/>
    <w:rsid w:val="000913FA"/>
    <w:rsid w:val="00092D09"/>
    <w:rsid w:val="000943A8"/>
    <w:rsid w:val="000943DA"/>
    <w:rsid w:val="00094A25"/>
    <w:rsid w:val="000A0B16"/>
    <w:rsid w:val="000A0BFF"/>
    <w:rsid w:val="000A6142"/>
    <w:rsid w:val="000B065B"/>
    <w:rsid w:val="000B3516"/>
    <w:rsid w:val="000C5732"/>
    <w:rsid w:val="000C7837"/>
    <w:rsid w:val="000D4990"/>
    <w:rsid w:val="000E5399"/>
    <w:rsid w:val="000E5F7F"/>
    <w:rsid w:val="000E6986"/>
    <w:rsid w:val="000F4ABC"/>
    <w:rsid w:val="000F6775"/>
    <w:rsid w:val="001000E3"/>
    <w:rsid w:val="00123B45"/>
    <w:rsid w:val="001250DD"/>
    <w:rsid w:val="00127AEB"/>
    <w:rsid w:val="001327BB"/>
    <w:rsid w:val="0013438A"/>
    <w:rsid w:val="0013722B"/>
    <w:rsid w:val="00145CAF"/>
    <w:rsid w:val="001525A9"/>
    <w:rsid w:val="00156734"/>
    <w:rsid w:val="00160CC1"/>
    <w:rsid w:val="0018081A"/>
    <w:rsid w:val="001849C2"/>
    <w:rsid w:val="00187526"/>
    <w:rsid w:val="001906D7"/>
    <w:rsid w:val="001923F4"/>
    <w:rsid w:val="001A469B"/>
    <w:rsid w:val="001A6148"/>
    <w:rsid w:val="001B0453"/>
    <w:rsid w:val="001B3B7B"/>
    <w:rsid w:val="001D46BC"/>
    <w:rsid w:val="001E2D9B"/>
    <w:rsid w:val="001E3725"/>
    <w:rsid w:val="001E6139"/>
    <w:rsid w:val="001F3937"/>
    <w:rsid w:val="00202C1B"/>
    <w:rsid w:val="002077EA"/>
    <w:rsid w:val="00210FB9"/>
    <w:rsid w:val="0021182E"/>
    <w:rsid w:val="0021284A"/>
    <w:rsid w:val="0021393C"/>
    <w:rsid w:val="002262D0"/>
    <w:rsid w:val="00226792"/>
    <w:rsid w:val="00226AAD"/>
    <w:rsid w:val="00227589"/>
    <w:rsid w:val="00236CB1"/>
    <w:rsid w:val="00241CE0"/>
    <w:rsid w:val="00243791"/>
    <w:rsid w:val="002454AC"/>
    <w:rsid w:val="002522D9"/>
    <w:rsid w:val="002568AD"/>
    <w:rsid w:val="00257BAD"/>
    <w:rsid w:val="00262B4C"/>
    <w:rsid w:val="00264D51"/>
    <w:rsid w:val="00265038"/>
    <w:rsid w:val="002760AF"/>
    <w:rsid w:val="002845B3"/>
    <w:rsid w:val="00285B69"/>
    <w:rsid w:val="00293ABD"/>
    <w:rsid w:val="00293BDC"/>
    <w:rsid w:val="00295697"/>
    <w:rsid w:val="00296BCF"/>
    <w:rsid w:val="002A008E"/>
    <w:rsid w:val="002A5880"/>
    <w:rsid w:val="002A6009"/>
    <w:rsid w:val="002A6279"/>
    <w:rsid w:val="002A7C3E"/>
    <w:rsid w:val="002B460C"/>
    <w:rsid w:val="002B6437"/>
    <w:rsid w:val="002D0916"/>
    <w:rsid w:val="002D5344"/>
    <w:rsid w:val="002D5362"/>
    <w:rsid w:val="002D59BB"/>
    <w:rsid w:val="002D6879"/>
    <w:rsid w:val="002E59CF"/>
    <w:rsid w:val="002F2001"/>
    <w:rsid w:val="002F2E4C"/>
    <w:rsid w:val="002F6DBC"/>
    <w:rsid w:val="00307EAB"/>
    <w:rsid w:val="003123FF"/>
    <w:rsid w:val="003149E0"/>
    <w:rsid w:val="00321063"/>
    <w:rsid w:val="00325DE0"/>
    <w:rsid w:val="00331CB2"/>
    <w:rsid w:val="003334F2"/>
    <w:rsid w:val="00337D23"/>
    <w:rsid w:val="00341BE0"/>
    <w:rsid w:val="003427FC"/>
    <w:rsid w:val="003433F8"/>
    <w:rsid w:val="00344B2B"/>
    <w:rsid w:val="0035034B"/>
    <w:rsid w:val="0035156D"/>
    <w:rsid w:val="00352527"/>
    <w:rsid w:val="00361363"/>
    <w:rsid w:val="003649F5"/>
    <w:rsid w:val="00371F5F"/>
    <w:rsid w:val="00373D30"/>
    <w:rsid w:val="003748BE"/>
    <w:rsid w:val="0037579F"/>
    <w:rsid w:val="00376E1F"/>
    <w:rsid w:val="00380228"/>
    <w:rsid w:val="003834DE"/>
    <w:rsid w:val="00383725"/>
    <w:rsid w:val="00386506"/>
    <w:rsid w:val="0039185B"/>
    <w:rsid w:val="00395D87"/>
    <w:rsid w:val="003A4C18"/>
    <w:rsid w:val="003A59D3"/>
    <w:rsid w:val="003A709C"/>
    <w:rsid w:val="003B3AD8"/>
    <w:rsid w:val="003B7FE6"/>
    <w:rsid w:val="003C27E9"/>
    <w:rsid w:val="003C5502"/>
    <w:rsid w:val="003C56B6"/>
    <w:rsid w:val="003C7404"/>
    <w:rsid w:val="003D3136"/>
    <w:rsid w:val="003E2902"/>
    <w:rsid w:val="003F059F"/>
    <w:rsid w:val="003F0E1A"/>
    <w:rsid w:val="003F14CC"/>
    <w:rsid w:val="003F6E7B"/>
    <w:rsid w:val="004004D9"/>
    <w:rsid w:val="004007A5"/>
    <w:rsid w:val="00400E93"/>
    <w:rsid w:val="00401C72"/>
    <w:rsid w:val="00401E16"/>
    <w:rsid w:val="004025D7"/>
    <w:rsid w:val="00403F3C"/>
    <w:rsid w:val="00407464"/>
    <w:rsid w:val="00415D95"/>
    <w:rsid w:val="00431245"/>
    <w:rsid w:val="00431440"/>
    <w:rsid w:val="004317D9"/>
    <w:rsid w:val="00435798"/>
    <w:rsid w:val="004368AE"/>
    <w:rsid w:val="004432FF"/>
    <w:rsid w:val="00443F9B"/>
    <w:rsid w:val="004451B2"/>
    <w:rsid w:val="00446D30"/>
    <w:rsid w:val="00446E55"/>
    <w:rsid w:val="00456152"/>
    <w:rsid w:val="00461E6E"/>
    <w:rsid w:val="00477215"/>
    <w:rsid w:val="0047782C"/>
    <w:rsid w:val="0048431B"/>
    <w:rsid w:val="00486CD4"/>
    <w:rsid w:val="00487DFE"/>
    <w:rsid w:val="00490D5B"/>
    <w:rsid w:val="004A4F02"/>
    <w:rsid w:val="004B40D8"/>
    <w:rsid w:val="004C3F00"/>
    <w:rsid w:val="004D0F77"/>
    <w:rsid w:val="004E625D"/>
    <w:rsid w:val="004F0E4F"/>
    <w:rsid w:val="004F0E8E"/>
    <w:rsid w:val="004F5510"/>
    <w:rsid w:val="004F5F11"/>
    <w:rsid w:val="004F6632"/>
    <w:rsid w:val="00504DD2"/>
    <w:rsid w:val="00505F93"/>
    <w:rsid w:val="00511F88"/>
    <w:rsid w:val="00530625"/>
    <w:rsid w:val="005326E4"/>
    <w:rsid w:val="005439CC"/>
    <w:rsid w:val="005663FF"/>
    <w:rsid w:val="00581C3F"/>
    <w:rsid w:val="0058245F"/>
    <w:rsid w:val="00586051"/>
    <w:rsid w:val="00597095"/>
    <w:rsid w:val="005A2E40"/>
    <w:rsid w:val="005A5593"/>
    <w:rsid w:val="005A7362"/>
    <w:rsid w:val="005B390D"/>
    <w:rsid w:val="005B4616"/>
    <w:rsid w:val="005B5915"/>
    <w:rsid w:val="005C4A23"/>
    <w:rsid w:val="005C65BC"/>
    <w:rsid w:val="005D077D"/>
    <w:rsid w:val="005D0C42"/>
    <w:rsid w:val="005D2F66"/>
    <w:rsid w:val="005D55AC"/>
    <w:rsid w:val="005D69A0"/>
    <w:rsid w:val="005D715D"/>
    <w:rsid w:val="005E0215"/>
    <w:rsid w:val="005E375A"/>
    <w:rsid w:val="005E6428"/>
    <w:rsid w:val="005E705F"/>
    <w:rsid w:val="005F13AE"/>
    <w:rsid w:val="005F1EA9"/>
    <w:rsid w:val="005F2B34"/>
    <w:rsid w:val="005F6F1A"/>
    <w:rsid w:val="00610B98"/>
    <w:rsid w:val="006113A4"/>
    <w:rsid w:val="006218B8"/>
    <w:rsid w:val="0062194B"/>
    <w:rsid w:val="006246D5"/>
    <w:rsid w:val="006279D1"/>
    <w:rsid w:val="00634051"/>
    <w:rsid w:val="006358CF"/>
    <w:rsid w:val="0065022B"/>
    <w:rsid w:val="00653DC6"/>
    <w:rsid w:val="00654BA3"/>
    <w:rsid w:val="00657815"/>
    <w:rsid w:val="006619A5"/>
    <w:rsid w:val="00666FD9"/>
    <w:rsid w:val="00670339"/>
    <w:rsid w:val="006739FE"/>
    <w:rsid w:val="00684E69"/>
    <w:rsid w:val="006861ED"/>
    <w:rsid w:val="00693098"/>
    <w:rsid w:val="0069431B"/>
    <w:rsid w:val="006967F5"/>
    <w:rsid w:val="00696AAF"/>
    <w:rsid w:val="006A029A"/>
    <w:rsid w:val="006A1FC1"/>
    <w:rsid w:val="006B447D"/>
    <w:rsid w:val="006B727E"/>
    <w:rsid w:val="006B778F"/>
    <w:rsid w:val="006C0C03"/>
    <w:rsid w:val="006C3D83"/>
    <w:rsid w:val="006C4AE5"/>
    <w:rsid w:val="006C4CE6"/>
    <w:rsid w:val="006C68E2"/>
    <w:rsid w:val="006E097D"/>
    <w:rsid w:val="006E0B36"/>
    <w:rsid w:val="006E12AE"/>
    <w:rsid w:val="006E427A"/>
    <w:rsid w:val="006E5377"/>
    <w:rsid w:val="006E5A6D"/>
    <w:rsid w:val="006F0929"/>
    <w:rsid w:val="006F33C1"/>
    <w:rsid w:val="006F57C9"/>
    <w:rsid w:val="00700CCA"/>
    <w:rsid w:val="00710858"/>
    <w:rsid w:val="00711F19"/>
    <w:rsid w:val="00722BB5"/>
    <w:rsid w:val="0072472A"/>
    <w:rsid w:val="007254F6"/>
    <w:rsid w:val="0073561C"/>
    <w:rsid w:val="007366EA"/>
    <w:rsid w:val="007378AA"/>
    <w:rsid w:val="00741F1D"/>
    <w:rsid w:val="0074297F"/>
    <w:rsid w:val="007455E2"/>
    <w:rsid w:val="007465E6"/>
    <w:rsid w:val="00754644"/>
    <w:rsid w:val="00760384"/>
    <w:rsid w:val="00761B7B"/>
    <w:rsid w:val="007655B0"/>
    <w:rsid w:val="00766620"/>
    <w:rsid w:val="007723D0"/>
    <w:rsid w:val="00775CDB"/>
    <w:rsid w:val="0078029C"/>
    <w:rsid w:val="00793D7B"/>
    <w:rsid w:val="007972B5"/>
    <w:rsid w:val="0079731A"/>
    <w:rsid w:val="007A0A9F"/>
    <w:rsid w:val="007A17B6"/>
    <w:rsid w:val="007B1A36"/>
    <w:rsid w:val="007B3C1E"/>
    <w:rsid w:val="007B41C5"/>
    <w:rsid w:val="007C0A6F"/>
    <w:rsid w:val="007C34AF"/>
    <w:rsid w:val="007C4B85"/>
    <w:rsid w:val="007D4DE0"/>
    <w:rsid w:val="007D711A"/>
    <w:rsid w:val="007E0DE2"/>
    <w:rsid w:val="007E14EB"/>
    <w:rsid w:val="007E5DD8"/>
    <w:rsid w:val="007F3185"/>
    <w:rsid w:val="007F34FC"/>
    <w:rsid w:val="007F395F"/>
    <w:rsid w:val="007F3D25"/>
    <w:rsid w:val="008018A0"/>
    <w:rsid w:val="00807E2D"/>
    <w:rsid w:val="00810D65"/>
    <w:rsid w:val="00812A16"/>
    <w:rsid w:val="0081505F"/>
    <w:rsid w:val="00826C73"/>
    <w:rsid w:val="00827510"/>
    <w:rsid w:val="008301C1"/>
    <w:rsid w:val="008324C3"/>
    <w:rsid w:val="008351D3"/>
    <w:rsid w:val="00835235"/>
    <w:rsid w:val="008449E2"/>
    <w:rsid w:val="0084678C"/>
    <w:rsid w:val="00846C96"/>
    <w:rsid w:val="00856DB7"/>
    <w:rsid w:val="00863FA6"/>
    <w:rsid w:val="00874163"/>
    <w:rsid w:val="00881FD7"/>
    <w:rsid w:val="00885702"/>
    <w:rsid w:val="00895010"/>
    <w:rsid w:val="0089631D"/>
    <w:rsid w:val="008A5057"/>
    <w:rsid w:val="008A54AE"/>
    <w:rsid w:val="008A79F3"/>
    <w:rsid w:val="008C2C35"/>
    <w:rsid w:val="008C2E00"/>
    <w:rsid w:val="008C3213"/>
    <w:rsid w:val="008C40A6"/>
    <w:rsid w:val="008C7BAB"/>
    <w:rsid w:val="008D344B"/>
    <w:rsid w:val="008D4761"/>
    <w:rsid w:val="008E0335"/>
    <w:rsid w:val="008F1691"/>
    <w:rsid w:val="008F1A00"/>
    <w:rsid w:val="008F39A4"/>
    <w:rsid w:val="00907B51"/>
    <w:rsid w:val="00914DEE"/>
    <w:rsid w:val="0091713C"/>
    <w:rsid w:val="00917BE3"/>
    <w:rsid w:val="00917BE4"/>
    <w:rsid w:val="009242F1"/>
    <w:rsid w:val="00925AB0"/>
    <w:rsid w:val="0093381C"/>
    <w:rsid w:val="009340B5"/>
    <w:rsid w:val="00937D83"/>
    <w:rsid w:val="009453E9"/>
    <w:rsid w:val="0094729E"/>
    <w:rsid w:val="00952309"/>
    <w:rsid w:val="00955EB8"/>
    <w:rsid w:val="009562AE"/>
    <w:rsid w:val="009569CF"/>
    <w:rsid w:val="00966BC8"/>
    <w:rsid w:val="0097197B"/>
    <w:rsid w:val="00971BC4"/>
    <w:rsid w:val="00982A4A"/>
    <w:rsid w:val="00987873"/>
    <w:rsid w:val="009950D9"/>
    <w:rsid w:val="00995204"/>
    <w:rsid w:val="00995820"/>
    <w:rsid w:val="009962EA"/>
    <w:rsid w:val="009967F7"/>
    <w:rsid w:val="009B0C5D"/>
    <w:rsid w:val="009B2FB8"/>
    <w:rsid w:val="009B3DD5"/>
    <w:rsid w:val="009B42CE"/>
    <w:rsid w:val="009B4DB9"/>
    <w:rsid w:val="009C2CA5"/>
    <w:rsid w:val="009C31F6"/>
    <w:rsid w:val="009C3A18"/>
    <w:rsid w:val="009C6BF1"/>
    <w:rsid w:val="009C6E1B"/>
    <w:rsid w:val="009D334C"/>
    <w:rsid w:val="009E7326"/>
    <w:rsid w:val="009E73A8"/>
    <w:rsid w:val="009E789E"/>
    <w:rsid w:val="009F2D26"/>
    <w:rsid w:val="009F6987"/>
    <w:rsid w:val="009F7F75"/>
    <w:rsid w:val="00A05468"/>
    <w:rsid w:val="00A062B7"/>
    <w:rsid w:val="00A11985"/>
    <w:rsid w:val="00A13B10"/>
    <w:rsid w:val="00A300B5"/>
    <w:rsid w:val="00A327CE"/>
    <w:rsid w:val="00A32F93"/>
    <w:rsid w:val="00A33B04"/>
    <w:rsid w:val="00A3428F"/>
    <w:rsid w:val="00A35547"/>
    <w:rsid w:val="00A43AC4"/>
    <w:rsid w:val="00A53CE9"/>
    <w:rsid w:val="00A63DF2"/>
    <w:rsid w:val="00A758A9"/>
    <w:rsid w:val="00A76B4E"/>
    <w:rsid w:val="00A779EE"/>
    <w:rsid w:val="00A8098D"/>
    <w:rsid w:val="00A82B3D"/>
    <w:rsid w:val="00A842D6"/>
    <w:rsid w:val="00A87EEE"/>
    <w:rsid w:val="00A952C7"/>
    <w:rsid w:val="00AA66CB"/>
    <w:rsid w:val="00AA6F9E"/>
    <w:rsid w:val="00AB7901"/>
    <w:rsid w:val="00AC6AF2"/>
    <w:rsid w:val="00AD0469"/>
    <w:rsid w:val="00AD19D1"/>
    <w:rsid w:val="00AD1F7A"/>
    <w:rsid w:val="00AD3FA5"/>
    <w:rsid w:val="00AD6121"/>
    <w:rsid w:val="00AE15E7"/>
    <w:rsid w:val="00AE208D"/>
    <w:rsid w:val="00AF11EA"/>
    <w:rsid w:val="00AF6C7A"/>
    <w:rsid w:val="00B046C8"/>
    <w:rsid w:val="00B052A7"/>
    <w:rsid w:val="00B10099"/>
    <w:rsid w:val="00B13F24"/>
    <w:rsid w:val="00B14305"/>
    <w:rsid w:val="00B143BF"/>
    <w:rsid w:val="00B16F49"/>
    <w:rsid w:val="00B2275E"/>
    <w:rsid w:val="00B272DC"/>
    <w:rsid w:val="00B30F67"/>
    <w:rsid w:val="00B3339D"/>
    <w:rsid w:val="00B35383"/>
    <w:rsid w:val="00B4201B"/>
    <w:rsid w:val="00B4230C"/>
    <w:rsid w:val="00B50436"/>
    <w:rsid w:val="00B55039"/>
    <w:rsid w:val="00B62D6E"/>
    <w:rsid w:val="00B675AC"/>
    <w:rsid w:val="00B72095"/>
    <w:rsid w:val="00B73D90"/>
    <w:rsid w:val="00B75CAA"/>
    <w:rsid w:val="00B77346"/>
    <w:rsid w:val="00B8471C"/>
    <w:rsid w:val="00B84A47"/>
    <w:rsid w:val="00B8793D"/>
    <w:rsid w:val="00B93BE1"/>
    <w:rsid w:val="00B94D3A"/>
    <w:rsid w:val="00B953E1"/>
    <w:rsid w:val="00B95D0E"/>
    <w:rsid w:val="00BA0C97"/>
    <w:rsid w:val="00BA7DE9"/>
    <w:rsid w:val="00BB4846"/>
    <w:rsid w:val="00BB548F"/>
    <w:rsid w:val="00BC05E4"/>
    <w:rsid w:val="00BC365E"/>
    <w:rsid w:val="00BC4CB8"/>
    <w:rsid w:val="00BC62D3"/>
    <w:rsid w:val="00BC63F3"/>
    <w:rsid w:val="00BD4B09"/>
    <w:rsid w:val="00BE2BDA"/>
    <w:rsid w:val="00BE4CD4"/>
    <w:rsid w:val="00BE55EB"/>
    <w:rsid w:val="00BF1CBE"/>
    <w:rsid w:val="00BF4DCD"/>
    <w:rsid w:val="00C02E9C"/>
    <w:rsid w:val="00C030EB"/>
    <w:rsid w:val="00C041B9"/>
    <w:rsid w:val="00C06558"/>
    <w:rsid w:val="00C1013F"/>
    <w:rsid w:val="00C10255"/>
    <w:rsid w:val="00C10308"/>
    <w:rsid w:val="00C13CDF"/>
    <w:rsid w:val="00C143C6"/>
    <w:rsid w:val="00C14F7B"/>
    <w:rsid w:val="00C205E8"/>
    <w:rsid w:val="00C225A2"/>
    <w:rsid w:val="00C30EC4"/>
    <w:rsid w:val="00C42F1E"/>
    <w:rsid w:val="00C4426B"/>
    <w:rsid w:val="00C46A09"/>
    <w:rsid w:val="00C46ADC"/>
    <w:rsid w:val="00C538EC"/>
    <w:rsid w:val="00C65C5D"/>
    <w:rsid w:val="00C72EC9"/>
    <w:rsid w:val="00C9154E"/>
    <w:rsid w:val="00C9385D"/>
    <w:rsid w:val="00CA0B06"/>
    <w:rsid w:val="00CA28ED"/>
    <w:rsid w:val="00CA61D0"/>
    <w:rsid w:val="00CB2A8B"/>
    <w:rsid w:val="00CB6733"/>
    <w:rsid w:val="00CB75A4"/>
    <w:rsid w:val="00CC2C13"/>
    <w:rsid w:val="00CC5A28"/>
    <w:rsid w:val="00CD10A1"/>
    <w:rsid w:val="00CD604A"/>
    <w:rsid w:val="00CE1232"/>
    <w:rsid w:val="00CE2572"/>
    <w:rsid w:val="00CE25DF"/>
    <w:rsid w:val="00CE6A9C"/>
    <w:rsid w:val="00CF2EA0"/>
    <w:rsid w:val="00CF52C2"/>
    <w:rsid w:val="00D008C9"/>
    <w:rsid w:val="00D06F61"/>
    <w:rsid w:val="00D077EE"/>
    <w:rsid w:val="00D10939"/>
    <w:rsid w:val="00D22E45"/>
    <w:rsid w:val="00D270E1"/>
    <w:rsid w:val="00D44D80"/>
    <w:rsid w:val="00D44FB6"/>
    <w:rsid w:val="00D455BF"/>
    <w:rsid w:val="00D45D63"/>
    <w:rsid w:val="00D51DEA"/>
    <w:rsid w:val="00D54051"/>
    <w:rsid w:val="00D627DD"/>
    <w:rsid w:val="00D6287D"/>
    <w:rsid w:val="00D64FD0"/>
    <w:rsid w:val="00D66550"/>
    <w:rsid w:val="00D852E3"/>
    <w:rsid w:val="00D86BC4"/>
    <w:rsid w:val="00D90686"/>
    <w:rsid w:val="00D90DF9"/>
    <w:rsid w:val="00D953C6"/>
    <w:rsid w:val="00D95DFD"/>
    <w:rsid w:val="00DA4F95"/>
    <w:rsid w:val="00DB29E1"/>
    <w:rsid w:val="00DB6278"/>
    <w:rsid w:val="00DD2BBB"/>
    <w:rsid w:val="00DD2EB4"/>
    <w:rsid w:val="00DD34B0"/>
    <w:rsid w:val="00DD4EDE"/>
    <w:rsid w:val="00DE44F1"/>
    <w:rsid w:val="00DF0A29"/>
    <w:rsid w:val="00DF3CB9"/>
    <w:rsid w:val="00E02CA1"/>
    <w:rsid w:val="00E06A63"/>
    <w:rsid w:val="00E07C1C"/>
    <w:rsid w:val="00E13C6C"/>
    <w:rsid w:val="00E21398"/>
    <w:rsid w:val="00E71438"/>
    <w:rsid w:val="00E73710"/>
    <w:rsid w:val="00E8014E"/>
    <w:rsid w:val="00E8502F"/>
    <w:rsid w:val="00E85DA9"/>
    <w:rsid w:val="00E86885"/>
    <w:rsid w:val="00E9116A"/>
    <w:rsid w:val="00E92D50"/>
    <w:rsid w:val="00E92ED7"/>
    <w:rsid w:val="00E95091"/>
    <w:rsid w:val="00E97338"/>
    <w:rsid w:val="00EB5256"/>
    <w:rsid w:val="00EB6441"/>
    <w:rsid w:val="00EB77D8"/>
    <w:rsid w:val="00ED08A9"/>
    <w:rsid w:val="00ED2A10"/>
    <w:rsid w:val="00EE4F86"/>
    <w:rsid w:val="00F037A2"/>
    <w:rsid w:val="00F053FC"/>
    <w:rsid w:val="00F05FA5"/>
    <w:rsid w:val="00F06213"/>
    <w:rsid w:val="00F07D96"/>
    <w:rsid w:val="00F07E3C"/>
    <w:rsid w:val="00F119EB"/>
    <w:rsid w:val="00F233A1"/>
    <w:rsid w:val="00F23673"/>
    <w:rsid w:val="00F23ACA"/>
    <w:rsid w:val="00F25622"/>
    <w:rsid w:val="00F329EA"/>
    <w:rsid w:val="00F33F71"/>
    <w:rsid w:val="00F36E2A"/>
    <w:rsid w:val="00F52DFD"/>
    <w:rsid w:val="00F55577"/>
    <w:rsid w:val="00F6077C"/>
    <w:rsid w:val="00F60ED0"/>
    <w:rsid w:val="00F64CC7"/>
    <w:rsid w:val="00F67044"/>
    <w:rsid w:val="00F6749E"/>
    <w:rsid w:val="00F73B84"/>
    <w:rsid w:val="00F753F0"/>
    <w:rsid w:val="00F82B25"/>
    <w:rsid w:val="00F90D07"/>
    <w:rsid w:val="00F94A84"/>
    <w:rsid w:val="00FA6B80"/>
    <w:rsid w:val="00FB2E10"/>
    <w:rsid w:val="00FB5503"/>
    <w:rsid w:val="00FB5EB5"/>
    <w:rsid w:val="00FB7FAF"/>
    <w:rsid w:val="00FC3A67"/>
    <w:rsid w:val="00FC7410"/>
    <w:rsid w:val="00FE1198"/>
    <w:rsid w:val="00FE229A"/>
    <w:rsid w:val="00FE25D2"/>
    <w:rsid w:val="00FE543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No Lis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1398"/>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rsid w:val="006F33C1"/>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6F33C1"/>
    <w:rPr>
      <w:rFonts w:cs="Times New Roman"/>
      <w:sz w:val="20"/>
      <w:szCs w:val="20"/>
    </w:rPr>
  </w:style>
  <w:style w:type="character" w:styleId="EndnoteReference">
    <w:name w:val="endnote reference"/>
    <w:basedOn w:val="DefaultParagraphFont"/>
    <w:uiPriority w:val="99"/>
    <w:semiHidden/>
    <w:rsid w:val="006F33C1"/>
    <w:rPr>
      <w:rFonts w:cs="Times New Roman"/>
      <w:vertAlign w:val="superscript"/>
    </w:rPr>
  </w:style>
  <w:style w:type="character" w:styleId="CommentReference">
    <w:name w:val="annotation reference"/>
    <w:basedOn w:val="DefaultParagraphFont"/>
    <w:uiPriority w:val="99"/>
    <w:semiHidden/>
    <w:rsid w:val="00D953C6"/>
    <w:rPr>
      <w:rFonts w:cs="Times New Roman"/>
      <w:sz w:val="16"/>
      <w:szCs w:val="16"/>
    </w:rPr>
  </w:style>
  <w:style w:type="paragraph" w:styleId="CommentText">
    <w:name w:val="annotation text"/>
    <w:basedOn w:val="Normal"/>
    <w:link w:val="CommentTextChar"/>
    <w:uiPriority w:val="99"/>
    <w:semiHidden/>
    <w:rsid w:val="00D953C6"/>
    <w:pPr>
      <w:spacing w:line="240" w:lineRule="auto"/>
    </w:pPr>
    <w:rPr>
      <w:sz w:val="20"/>
      <w:szCs w:val="20"/>
    </w:rPr>
  </w:style>
  <w:style w:type="character" w:customStyle="1" w:styleId="CommentTextChar">
    <w:name w:val="Comment Text Char"/>
    <w:basedOn w:val="DefaultParagraphFont"/>
    <w:link w:val="CommentText"/>
    <w:uiPriority w:val="99"/>
    <w:semiHidden/>
    <w:locked/>
    <w:rsid w:val="00D953C6"/>
    <w:rPr>
      <w:rFonts w:cs="Times New Roman"/>
      <w:sz w:val="20"/>
      <w:szCs w:val="20"/>
    </w:rPr>
  </w:style>
  <w:style w:type="paragraph" w:styleId="CommentSubject">
    <w:name w:val="annotation subject"/>
    <w:basedOn w:val="CommentText"/>
    <w:next w:val="CommentText"/>
    <w:link w:val="CommentSubjectChar"/>
    <w:uiPriority w:val="99"/>
    <w:semiHidden/>
    <w:rsid w:val="00D953C6"/>
    <w:rPr>
      <w:b/>
      <w:bCs/>
    </w:rPr>
  </w:style>
  <w:style w:type="character" w:customStyle="1" w:styleId="CommentSubjectChar">
    <w:name w:val="Comment Subject Char"/>
    <w:basedOn w:val="CommentTextChar"/>
    <w:link w:val="CommentSubject"/>
    <w:uiPriority w:val="99"/>
    <w:semiHidden/>
    <w:locked/>
    <w:rsid w:val="00D953C6"/>
    <w:rPr>
      <w:b/>
      <w:bCs/>
    </w:rPr>
  </w:style>
  <w:style w:type="paragraph" w:styleId="BalloonText">
    <w:name w:val="Balloon Text"/>
    <w:basedOn w:val="Normal"/>
    <w:link w:val="BalloonTextChar"/>
    <w:uiPriority w:val="99"/>
    <w:rsid w:val="00D953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D953C6"/>
    <w:rPr>
      <w:rFonts w:ascii="Tahoma" w:hAnsi="Tahoma" w:cs="Tahoma"/>
      <w:sz w:val="16"/>
      <w:szCs w:val="16"/>
    </w:rPr>
  </w:style>
  <w:style w:type="paragraph" w:customStyle="1" w:styleId="1">
    <w:name w:val="Абзац списка1"/>
    <w:basedOn w:val="Normal"/>
    <w:uiPriority w:val="99"/>
    <w:rsid w:val="00D44FB6"/>
    <w:pPr>
      <w:ind w:left="720"/>
    </w:pPr>
    <w:rPr>
      <w:lang w:eastAsia="en-US"/>
    </w:rPr>
  </w:style>
  <w:style w:type="paragraph" w:styleId="Header">
    <w:name w:val="header"/>
    <w:basedOn w:val="Normal"/>
    <w:link w:val="HeaderChar"/>
    <w:uiPriority w:val="99"/>
    <w:rsid w:val="00D44FB6"/>
    <w:pPr>
      <w:tabs>
        <w:tab w:val="center" w:pos="4677"/>
        <w:tab w:val="right" w:pos="9355"/>
      </w:tabs>
      <w:spacing w:after="0" w:line="240" w:lineRule="auto"/>
    </w:pPr>
    <w:rPr>
      <w:rFonts w:ascii="Times New Roman Tj" w:hAnsi="Times New Roman Tj"/>
      <w:b/>
      <w:sz w:val="28"/>
      <w:szCs w:val="24"/>
    </w:rPr>
  </w:style>
  <w:style w:type="character" w:customStyle="1" w:styleId="HeaderChar">
    <w:name w:val="Header Char"/>
    <w:basedOn w:val="DefaultParagraphFont"/>
    <w:link w:val="Header"/>
    <w:uiPriority w:val="99"/>
    <w:locked/>
    <w:rsid w:val="00D44FB6"/>
    <w:rPr>
      <w:rFonts w:ascii="Times New Roman Tj" w:hAnsi="Times New Roman Tj" w:cs="Times New Roman"/>
      <w:b/>
      <w:sz w:val="24"/>
      <w:szCs w:val="24"/>
    </w:rPr>
  </w:style>
  <w:style w:type="paragraph" w:styleId="Footer">
    <w:name w:val="footer"/>
    <w:basedOn w:val="Normal"/>
    <w:link w:val="FooterChar"/>
    <w:uiPriority w:val="99"/>
    <w:rsid w:val="00D44FB6"/>
    <w:pPr>
      <w:tabs>
        <w:tab w:val="center" w:pos="4677"/>
        <w:tab w:val="right" w:pos="9355"/>
      </w:tabs>
      <w:spacing w:after="0" w:line="240" w:lineRule="auto"/>
    </w:pPr>
    <w:rPr>
      <w:rFonts w:ascii="Times New Roman Tj" w:hAnsi="Times New Roman Tj"/>
      <w:b/>
      <w:sz w:val="28"/>
      <w:szCs w:val="24"/>
    </w:rPr>
  </w:style>
  <w:style w:type="character" w:customStyle="1" w:styleId="FooterChar">
    <w:name w:val="Footer Char"/>
    <w:basedOn w:val="DefaultParagraphFont"/>
    <w:link w:val="Footer"/>
    <w:uiPriority w:val="99"/>
    <w:locked/>
    <w:rsid w:val="00D44FB6"/>
    <w:rPr>
      <w:rFonts w:ascii="Times New Roman Tj" w:hAnsi="Times New Roman Tj" w:cs="Times New Roman"/>
      <w:b/>
      <w:sz w:val="24"/>
      <w:szCs w:val="24"/>
    </w:rPr>
  </w:style>
  <w:style w:type="character" w:customStyle="1" w:styleId="DocumentMapChar">
    <w:name w:val="Document Map Char"/>
    <w:uiPriority w:val="99"/>
    <w:semiHidden/>
    <w:locked/>
    <w:rsid w:val="00D44FB6"/>
    <w:rPr>
      <w:rFonts w:ascii="Tahoma" w:hAnsi="Tahoma"/>
      <w:sz w:val="20"/>
      <w:shd w:val="clear" w:color="auto" w:fill="000080"/>
    </w:rPr>
  </w:style>
  <w:style w:type="paragraph" w:styleId="DocumentMap">
    <w:name w:val="Document Map"/>
    <w:basedOn w:val="Normal"/>
    <w:link w:val="DocumentMapChar1"/>
    <w:uiPriority w:val="99"/>
    <w:semiHidden/>
    <w:rsid w:val="00D44FB6"/>
    <w:pPr>
      <w:shd w:val="clear" w:color="auto" w:fill="000080"/>
    </w:pPr>
    <w:rPr>
      <w:rFonts w:ascii="Tahoma" w:hAnsi="Tahoma"/>
      <w:sz w:val="20"/>
      <w:szCs w:val="20"/>
    </w:rPr>
  </w:style>
  <w:style w:type="character" w:customStyle="1" w:styleId="DocumentMapChar1">
    <w:name w:val="Document Map Char1"/>
    <w:basedOn w:val="DefaultParagraphFont"/>
    <w:link w:val="DocumentMap"/>
    <w:uiPriority w:val="99"/>
    <w:semiHidden/>
    <w:locked/>
    <w:rsid w:val="00341BE0"/>
    <w:rPr>
      <w:rFonts w:ascii="Times New Roman" w:hAnsi="Times New Roman" w:cs="Times New Roman"/>
      <w:sz w:val="2"/>
    </w:rPr>
  </w:style>
  <w:style w:type="paragraph" w:customStyle="1" w:styleId="a">
    <w:name w:val="[Основной абзац]"/>
    <w:basedOn w:val="Normal"/>
    <w:uiPriority w:val="99"/>
    <w:rsid w:val="00D44FB6"/>
    <w:pPr>
      <w:autoSpaceDE w:val="0"/>
      <w:autoSpaceDN w:val="0"/>
      <w:adjustRightInd w:val="0"/>
      <w:spacing w:after="0" w:line="288" w:lineRule="auto"/>
    </w:pPr>
    <w:rPr>
      <w:rFonts w:ascii="Times New Roman" w:hAnsi="Times New Roman"/>
      <w:color w:val="000000"/>
      <w:sz w:val="24"/>
      <w:szCs w:val="24"/>
    </w:rPr>
  </w:style>
  <w:style w:type="paragraph" w:customStyle="1" w:styleId="10">
    <w:name w:val="Обычный1"/>
    <w:uiPriority w:val="99"/>
    <w:rsid w:val="00D44FB6"/>
    <w:pPr>
      <w:widowControl w:val="0"/>
      <w:ind w:firstLine="720"/>
    </w:pPr>
    <w:rPr>
      <w:rFonts w:ascii="Times New Roman Taj" w:hAnsi="Times New Roman Taj"/>
      <w:sz w:val="20"/>
      <w:szCs w:val="20"/>
    </w:rPr>
  </w:style>
  <w:style w:type="character" w:customStyle="1" w:styleId="apple-converted-space">
    <w:name w:val="apple-converted-space"/>
    <w:uiPriority w:val="99"/>
    <w:rsid w:val="00D44FB6"/>
  </w:style>
  <w:style w:type="table" w:styleId="TableGrid">
    <w:name w:val="Table Grid"/>
    <w:basedOn w:val="TableNormal"/>
    <w:uiPriority w:val="99"/>
    <w:rsid w:val="004004D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10977984">
      <w:marLeft w:val="0"/>
      <w:marRight w:val="0"/>
      <w:marTop w:val="0"/>
      <w:marBottom w:val="0"/>
      <w:divBdr>
        <w:top w:val="none" w:sz="0" w:space="0" w:color="auto"/>
        <w:left w:val="none" w:sz="0" w:space="0" w:color="auto"/>
        <w:bottom w:val="none" w:sz="0" w:space="0" w:color="auto"/>
        <w:right w:val="none" w:sz="0" w:space="0" w:color="auto"/>
      </w:divBdr>
    </w:div>
    <w:div w:id="18109779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1624</TotalTime>
  <Pages>55</Pages>
  <Words>10757</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User</cp:lastModifiedBy>
  <cp:revision>195</cp:revision>
  <cp:lastPrinted>2018-05-28T06:44:00Z</cp:lastPrinted>
  <dcterms:created xsi:type="dcterms:W3CDTF">2014-11-19T06:34:00Z</dcterms:created>
  <dcterms:modified xsi:type="dcterms:W3CDTF">2025-04-23T04:49:00Z</dcterms:modified>
</cp:coreProperties>
</file>